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05"/>
        <w:gridCol w:w="7543"/>
        <w:gridCol w:w="3686"/>
        <w:gridCol w:w="1560"/>
        <w:gridCol w:w="2550"/>
        <w:gridCol w:w="1137"/>
        <w:gridCol w:w="1131"/>
        <w:gridCol w:w="1418"/>
        <w:gridCol w:w="2266"/>
      </w:tblGrid>
      <w:tr w:rsidR="004F41D2" w:rsidRPr="004E7801" w14:paraId="03DB3521" w14:textId="77777777" w:rsidTr="00244F45">
        <w:trPr>
          <w:trHeight w:hRule="exact" w:val="1985"/>
          <w:tblHeader/>
          <w:jc w:val="center"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AE40342" w14:textId="77777777"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vAlign w:val="center"/>
          </w:tcPr>
          <w:p w14:paraId="585DE1A1" w14:textId="77777777"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24A5B17C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14:paraId="0396AD47" w14:textId="77777777"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14:paraId="46823E5B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14:paraId="0D9F006E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7E0277F" w14:textId="77777777"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14:paraId="5D57FB11" w14:textId="77777777"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1347A367" w14:textId="77777777"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E54734B" w14:textId="77777777"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14:paraId="48D7EC06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измерения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1E866B9D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B19D0" w14:textId="77777777"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14:paraId="617A07BE" w14:textId="77777777"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1 </w:t>
            </w:r>
            <w:proofErr w:type="spellStart"/>
            <w:r w:rsidRPr="004E7801">
              <w:rPr>
                <w:rFonts w:ascii="ISOCPEUR" w:hAnsi="ISOCPEUR" w:cs="Arial"/>
                <w:sz w:val="28"/>
                <w:szCs w:val="28"/>
              </w:rPr>
              <w:t>ед</w:t>
            </w:r>
            <w:proofErr w:type="spellEnd"/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14:paraId="2187F34B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778D53F7" w14:textId="77777777"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14:paraId="20F56D1D" w14:textId="77777777" w:rsidTr="00244F45">
        <w:trPr>
          <w:trHeight w:val="567"/>
          <w:jc w:val="center"/>
        </w:trPr>
        <w:tc>
          <w:tcPr>
            <w:tcW w:w="1105" w:type="dxa"/>
            <w:vAlign w:val="center"/>
          </w:tcPr>
          <w:p w14:paraId="0B91D2FC" w14:textId="77777777"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543" w:type="dxa"/>
            <w:vAlign w:val="center"/>
          </w:tcPr>
          <w:p w14:paraId="7457D686" w14:textId="77777777"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14:paraId="68CDCFBC" w14:textId="77777777"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3AA73F48" w14:textId="77777777"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14:paraId="3D337AC8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14:paraId="7AFA2B63" w14:textId="77777777"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14:paraId="6A5F61E9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683C05AD" w14:textId="77777777"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14:paraId="61B2BC7A" w14:textId="77777777"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A600E6" w:rsidRPr="004E7801" w14:paraId="0CD4066C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F41E665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E308177" w14:textId="1579C580" w:rsidR="00A600E6" w:rsidRPr="00A600E6" w:rsidRDefault="002030DB" w:rsidP="00A600E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Система оповещения </w:t>
            </w:r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EVA</w:t>
            </w:r>
            <w:r w:rsidRPr="0043067E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686" w:type="dxa"/>
            <w:vAlign w:val="center"/>
          </w:tcPr>
          <w:p w14:paraId="15E384BB" w14:textId="77777777" w:rsidR="00A600E6" w:rsidRPr="002030DB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467ACE2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86047B9" w14:textId="77777777"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0AC5415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E22753B" w14:textId="77777777" w:rsidR="00A600E6" w:rsidRPr="002030DB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AF83CD6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042C6DE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56FE79C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D07138F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38622E0" w14:textId="77777777" w:rsidR="00A600E6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BF4C19E" w14:textId="77777777" w:rsidR="00A600E6" w:rsidRPr="002030DB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7B4A6DC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872254E" w14:textId="77777777"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E0E03F1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ABA0FE3" w14:textId="77777777" w:rsidR="00A600E6" w:rsidRPr="002030DB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F00616A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CA5F334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1489D83C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79067A08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8848975" w14:textId="74F67B96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Контроллер системы оповещения</w:t>
            </w:r>
          </w:p>
        </w:tc>
        <w:tc>
          <w:tcPr>
            <w:tcW w:w="3686" w:type="dxa"/>
            <w:vAlign w:val="center"/>
          </w:tcPr>
          <w:p w14:paraId="5F9A0D6B" w14:textId="4B1E0A35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LPA-EVA-MA</w:t>
            </w:r>
          </w:p>
        </w:tc>
        <w:tc>
          <w:tcPr>
            <w:tcW w:w="1560" w:type="dxa"/>
            <w:vAlign w:val="center"/>
          </w:tcPr>
          <w:p w14:paraId="34019963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C664ACC" w14:textId="77777777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B505A2A" w14:textId="203872B1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149FBFDF" w14:textId="77777777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F9093D8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884AA65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1FA49393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4CAEE54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825E502" w14:textId="56786951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Проигрыватель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CD, MP3, </w:t>
            </w:r>
            <w:r>
              <w:rPr>
                <w:rFonts w:ascii="ISOCPEUR" w:hAnsi="ISOCPEUR"/>
                <w:sz w:val="28"/>
                <w:szCs w:val="28"/>
              </w:rPr>
              <w:t>тюнер</w:t>
            </w:r>
          </w:p>
        </w:tc>
        <w:tc>
          <w:tcPr>
            <w:tcW w:w="3686" w:type="dxa"/>
            <w:vAlign w:val="center"/>
          </w:tcPr>
          <w:p w14:paraId="20CF450F" w14:textId="646D3B97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LPA-EVA-MPR</w:t>
            </w:r>
          </w:p>
        </w:tc>
        <w:tc>
          <w:tcPr>
            <w:tcW w:w="1560" w:type="dxa"/>
            <w:vAlign w:val="center"/>
          </w:tcPr>
          <w:p w14:paraId="4A99274A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0852FBA" w14:textId="4D93F0AA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4084D759" w14:textId="53CE7EC5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43465703" w14:textId="0B9516C3" w:rsidR="003A0459" w:rsidRPr="00A67833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7C84D438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ECE6926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4C1E4D27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60FA3DA0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7B1B1084" w14:textId="4C9C892E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8</w:t>
            </w:r>
            <w:r>
              <w:rPr>
                <w:rFonts w:ascii="ISOCPEUR" w:hAnsi="ISOCPEUR"/>
                <w:sz w:val="28"/>
                <w:szCs w:val="28"/>
              </w:rPr>
              <w:t xml:space="preserve">-портовый коммутатор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Ethernet</w:t>
            </w:r>
          </w:p>
        </w:tc>
        <w:tc>
          <w:tcPr>
            <w:tcW w:w="3686" w:type="dxa"/>
            <w:vAlign w:val="center"/>
          </w:tcPr>
          <w:p w14:paraId="58559FA6" w14:textId="2C47765D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LPA-EVA-CC</w:t>
            </w:r>
          </w:p>
        </w:tc>
        <w:tc>
          <w:tcPr>
            <w:tcW w:w="1560" w:type="dxa"/>
            <w:vAlign w:val="center"/>
          </w:tcPr>
          <w:p w14:paraId="67DA7B58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3BAC938" w14:textId="4C94A0A8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FC6328C" w14:textId="090932B2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218E1075" w14:textId="5718D1AB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21A2C0C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118B682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68A5FFBB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8306D26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4D818F5" w14:textId="71118A78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Блок основного и резервного питания системы</w:t>
            </w:r>
          </w:p>
        </w:tc>
        <w:tc>
          <w:tcPr>
            <w:tcW w:w="3686" w:type="dxa"/>
            <w:vAlign w:val="center"/>
          </w:tcPr>
          <w:p w14:paraId="614233C9" w14:textId="48FA0F7C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LPA-EVA-BC</w:t>
            </w:r>
          </w:p>
        </w:tc>
        <w:tc>
          <w:tcPr>
            <w:tcW w:w="1560" w:type="dxa"/>
            <w:vAlign w:val="center"/>
          </w:tcPr>
          <w:p w14:paraId="43C99C7B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884FB31" w14:textId="3C30E57C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10A55ED8" w14:textId="7E94B1D6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334485B" w14:textId="7C58582F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7C89443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4ECB9EF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54EA5C76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709C835B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F6828E1" w14:textId="751FB7F7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4D32C1">
              <w:rPr>
                <w:rFonts w:ascii="ISOCPEUR" w:hAnsi="ISOCPEUR"/>
                <w:sz w:val="28"/>
                <w:szCs w:val="28"/>
              </w:rPr>
              <w:t>8 зонный усилитель системы оповещения</w:t>
            </w:r>
          </w:p>
        </w:tc>
        <w:tc>
          <w:tcPr>
            <w:tcW w:w="3686" w:type="dxa"/>
            <w:vAlign w:val="center"/>
          </w:tcPr>
          <w:p w14:paraId="19F50C18" w14:textId="612ECD07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4D32C1">
              <w:rPr>
                <w:rFonts w:ascii="ISOCPEUR" w:hAnsi="ISOCPEUR"/>
                <w:sz w:val="28"/>
                <w:szCs w:val="28"/>
                <w:lang w:val="en-US"/>
              </w:rPr>
              <w:t>LPA-EVA-8500</w:t>
            </w:r>
          </w:p>
        </w:tc>
        <w:tc>
          <w:tcPr>
            <w:tcW w:w="1560" w:type="dxa"/>
            <w:vAlign w:val="center"/>
          </w:tcPr>
          <w:p w14:paraId="68DDABB7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B1171C3" w14:textId="7FBE148D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745F6FF" w14:textId="6285470A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22214E1C" w14:textId="0888B430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2BE47DC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8D7ABE6" w14:textId="637B726B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2817743E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0C17F50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A3E02F8" w14:textId="46C8B1E9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Шкаф сетевой 19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’’ </w:t>
            </w:r>
          </w:p>
        </w:tc>
        <w:tc>
          <w:tcPr>
            <w:tcW w:w="3686" w:type="dxa"/>
            <w:vAlign w:val="center"/>
          </w:tcPr>
          <w:p w14:paraId="2804B4F1" w14:textId="4C6FB427" w:rsidR="003A0459" w:rsidRPr="001D06C4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LN05-</w:t>
            </w:r>
            <w:r>
              <w:rPr>
                <w:rFonts w:ascii="ISOCPEUR" w:hAnsi="ISOCPEUR"/>
                <w:sz w:val="28"/>
                <w:szCs w:val="28"/>
              </w:rPr>
              <w:t>24</w:t>
            </w:r>
            <w:r w:rsidRPr="001D06C4">
              <w:rPr>
                <w:rFonts w:ascii="ISOCPEUR" w:hAnsi="ISOCPEUR"/>
                <w:sz w:val="28"/>
                <w:szCs w:val="28"/>
                <w:lang w:val="en-US"/>
              </w:rPr>
              <w:t>U68-GM</w:t>
            </w:r>
          </w:p>
        </w:tc>
        <w:tc>
          <w:tcPr>
            <w:tcW w:w="1560" w:type="dxa"/>
            <w:vAlign w:val="center"/>
          </w:tcPr>
          <w:p w14:paraId="579E5B04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1167DA5" w14:textId="61CE5CD4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6DF10F1" w14:textId="4D2FFE60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699938A" w14:textId="62A3E6E9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CBDF27E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E0CB20D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55041786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2B9D4F81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CFFDE68" w14:textId="05721128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2U</w:t>
            </w:r>
          </w:p>
        </w:tc>
        <w:tc>
          <w:tcPr>
            <w:tcW w:w="3686" w:type="dxa"/>
            <w:vAlign w:val="center"/>
          </w:tcPr>
          <w:p w14:paraId="0F040DC2" w14:textId="0408CEE7" w:rsidR="003A0459" w:rsidRPr="00B65F64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LPA-BP2</w:t>
            </w:r>
          </w:p>
        </w:tc>
        <w:tc>
          <w:tcPr>
            <w:tcW w:w="1560" w:type="dxa"/>
            <w:vAlign w:val="center"/>
          </w:tcPr>
          <w:p w14:paraId="29907404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5BF7B32" w14:textId="60F61D34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DE5FA6A" w14:textId="088E6AA6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AC498C3" w14:textId="7EA85EB9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14:paraId="23254C08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8E2848E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3E5C2C77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B48035E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64B5E03F" w14:textId="3E9D5EFC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686" w:type="dxa"/>
            <w:vAlign w:val="center"/>
          </w:tcPr>
          <w:p w14:paraId="3068CC72" w14:textId="3651D140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PH22-9D1-P</w:t>
            </w:r>
          </w:p>
        </w:tc>
        <w:tc>
          <w:tcPr>
            <w:tcW w:w="1560" w:type="dxa"/>
            <w:vAlign w:val="center"/>
          </w:tcPr>
          <w:p w14:paraId="3F77F90C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89A0DB5" w14:textId="7BD546B5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490CDC7A" w14:textId="7FB8F42D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D731AC0" w14:textId="65829610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3D5F6D8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6B6DB3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3BB40AF4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7AFE0558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7E1FEB4A" w14:textId="3C1FBF96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Вентиляторная панель с выключателем и термостатом</w:t>
            </w:r>
          </w:p>
        </w:tc>
        <w:tc>
          <w:tcPr>
            <w:tcW w:w="3686" w:type="dxa"/>
            <w:vAlign w:val="center"/>
          </w:tcPr>
          <w:p w14:paraId="29926C7F" w14:textId="2905BE60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FM05-22M</w:t>
            </w:r>
          </w:p>
        </w:tc>
        <w:tc>
          <w:tcPr>
            <w:tcW w:w="1560" w:type="dxa"/>
            <w:vAlign w:val="center"/>
          </w:tcPr>
          <w:p w14:paraId="71590C4A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0397004" w14:textId="5C653D65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68B0A1E" w14:textId="3E7BFCCD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F0FF160" w14:textId="6798AB51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1ABB4E2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347271A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1DF0CD31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1A989BC2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6B9C22BD" w14:textId="2F74ABBC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Усиленная стационарная полка глубиной 800 мм</w:t>
            </w:r>
          </w:p>
        </w:tc>
        <w:tc>
          <w:tcPr>
            <w:tcW w:w="3686" w:type="dxa"/>
            <w:vAlign w:val="center"/>
          </w:tcPr>
          <w:p w14:paraId="5FED8E84" w14:textId="5E14A50C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FS05-</w:t>
            </w:r>
            <w:r>
              <w:rPr>
                <w:rFonts w:ascii="ISOCPEUR" w:hAnsi="ISOCPEUR"/>
                <w:sz w:val="28"/>
                <w:szCs w:val="28"/>
              </w:rPr>
              <w:t>6</w:t>
            </w:r>
            <w:r w:rsidRPr="001D06C4">
              <w:rPr>
                <w:rFonts w:ascii="ISOCPEUR" w:hAnsi="ISOCPEUR"/>
                <w:sz w:val="28"/>
                <w:szCs w:val="28"/>
                <w:lang w:val="en-US"/>
              </w:rPr>
              <w:t>00MP</w:t>
            </w:r>
          </w:p>
        </w:tc>
        <w:tc>
          <w:tcPr>
            <w:tcW w:w="1560" w:type="dxa"/>
            <w:vAlign w:val="center"/>
          </w:tcPr>
          <w:p w14:paraId="3781407C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493A96A" w14:textId="7F1E8E10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FD73593" w14:textId="0F28A74A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5E2F4229" w14:textId="53FD0698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609FF1A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88C6AFA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00843141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6CD516AA" w14:textId="77777777" w:rsidR="003A0459" w:rsidRPr="004E7801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5D378EF" w14:textId="12E5259D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Ролики с тормозом</w:t>
            </w:r>
          </w:p>
        </w:tc>
        <w:tc>
          <w:tcPr>
            <w:tcW w:w="3686" w:type="dxa"/>
            <w:vAlign w:val="center"/>
          </w:tcPr>
          <w:p w14:paraId="5CD3485B" w14:textId="7BE0AE0E" w:rsidR="003A0459" w:rsidRDefault="003A0459" w:rsidP="003A045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ITK-HP-25</w:t>
            </w:r>
          </w:p>
        </w:tc>
        <w:tc>
          <w:tcPr>
            <w:tcW w:w="1560" w:type="dxa"/>
            <w:vAlign w:val="center"/>
          </w:tcPr>
          <w:p w14:paraId="308BBB9A" w14:textId="77777777" w:rsidR="003A0459" w:rsidRPr="004E7801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BA8D60A" w14:textId="75824DDD" w:rsidR="003A0459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17282855" w14:textId="7CE2E83F" w:rsidR="003A045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7AA01187" w14:textId="38AA9421" w:rsidR="003A0459" w:rsidRDefault="003A0459" w:rsidP="003A045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69CD6146" w14:textId="77777777" w:rsidR="003A0459" w:rsidRPr="004E7801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19B6BD" w14:textId="77777777" w:rsidR="003A0459" w:rsidRPr="004E7801" w:rsidRDefault="003A0459" w:rsidP="003A045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33E6C049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2FBFB35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7E101BD" w14:textId="03018411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686" w:type="dxa"/>
            <w:vAlign w:val="center"/>
          </w:tcPr>
          <w:p w14:paraId="7E0C6F32" w14:textId="6C343DFD" w:rsidR="00A67833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LF</w:t>
            </w:r>
            <w:r>
              <w:rPr>
                <w:rFonts w:ascii="ISOCPEUR" w:hAnsi="ISOCPEUR"/>
                <w:sz w:val="28"/>
                <w:szCs w:val="28"/>
              </w:rPr>
              <w:t>-80</w:t>
            </w:r>
          </w:p>
        </w:tc>
        <w:tc>
          <w:tcPr>
            <w:tcW w:w="1560" w:type="dxa"/>
            <w:vAlign w:val="center"/>
          </w:tcPr>
          <w:p w14:paraId="3E12D291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324D2D3" w14:textId="2B3B0D7F" w:rsidR="00A67833" w:rsidRDefault="00A67833" w:rsidP="00A67833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6B8D3CC" w14:textId="7806DE5C" w:rsidR="00A67833" w:rsidRDefault="00A67833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5BA22FB8" w14:textId="6CCA4A02" w:rsidR="00A67833" w:rsidRDefault="00A67833" w:rsidP="00A67833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780D9449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BFEAAAF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2886000F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1CD59FF3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A65E5D9" w14:textId="62D86A06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686" w:type="dxa"/>
            <w:vAlign w:val="center"/>
          </w:tcPr>
          <w:p w14:paraId="422F94FE" w14:textId="23685F05" w:rsidR="00A67833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ITK-HP-28</w:t>
            </w:r>
          </w:p>
        </w:tc>
        <w:tc>
          <w:tcPr>
            <w:tcW w:w="1560" w:type="dxa"/>
            <w:vAlign w:val="center"/>
          </w:tcPr>
          <w:p w14:paraId="3673A1FA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D19B529" w14:textId="7611F970" w:rsidR="00A67833" w:rsidRDefault="00A67833" w:rsidP="00A67833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E47A85B" w14:textId="7C522FF6" w:rsidR="00A67833" w:rsidRDefault="00A67833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E128952" w14:textId="2D9ECF4E" w:rsidR="00A67833" w:rsidRDefault="00A67833" w:rsidP="00A67833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782AD598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E511B03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6E7BF5E3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B828D7A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A7A5F5B" w14:textId="2A0C6CEB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Аккумуляторная батарея 15</w:t>
            </w:r>
            <w:r w:rsidRPr="00882864">
              <w:rPr>
                <w:rFonts w:ascii="ISOCPEUR" w:hAnsi="ISOCPEUR"/>
                <w:sz w:val="28"/>
                <w:szCs w:val="28"/>
              </w:rPr>
              <w:t xml:space="preserve">0 </w:t>
            </w: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686" w:type="dxa"/>
            <w:vAlign w:val="center"/>
          </w:tcPr>
          <w:p w14:paraId="03A8FE54" w14:textId="200465E3" w:rsidR="00A67833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DTM 1215</w:t>
            </w:r>
            <w:r w:rsidRPr="00882864">
              <w:rPr>
                <w:rFonts w:ascii="ISOCPEUR" w:hAnsi="ISOCPEUR"/>
                <w:sz w:val="28"/>
                <w:szCs w:val="28"/>
                <w:lang w:val="en-US"/>
              </w:rPr>
              <w:t>0 L</w:t>
            </w:r>
          </w:p>
        </w:tc>
        <w:tc>
          <w:tcPr>
            <w:tcW w:w="1560" w:type="dxa"/>
            <w:vAlign w:val="center"/>
          </w:tcPr>
          <w:p w14:paraId="05318EF2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94596C1" w14:textId="4821635A" w:rsidR="00A67833" w:rsidRDefault="00A67833" w:rsidP="00A67833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882864">
              <w:rPr>
                <w:rFonts w:ascii="ISOCPEUR" w:hAnsi="ISOCPEUR"/>
                <w:sz w:val="28"/>
                <w:szCs w:val="28"/>
              </w:rPr>
              <w:t>«</w:t>
            </w:r>
            <w:r w:rsidRPr="00882864">
              <w:rPr>
                <w:rFonts w:ascii="ISOCPEUR" w:hAnsi="ISOCPEUR"/>
                <w:sz w:val="28"/>
                <w:szCs w:val="28"/>
                <w:lang w:val="en-US"/>
              </w:rPr>
              <w:t>DELTA</w:t>
            </w:r>
            <w:r w:rsidRPr="00882864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DB556D5" w14:textId="1CE0EF8A" w:rsidR="00A67833" w:rsidRDefault="00A67833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882864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10D118BA" w14:textId="7B06B838" w:rsidR="00A67833" w:rsidRPr="00F83935" w:rsidRDefault="00F83935" w:rsidP="00A67833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40AE47E6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9092276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65CFE353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129A1260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BBF9F9A" w14:textId="77777777" w:rsidR="00A67833" w:rsidRPr="00882864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415AAFA9" w14:textId="77777777" w:rsidR="00A67833" w:rsidRPr="00882864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4F11C2A1" w14:textId="77777777" w:rsidR="00A67833" w:rsidRPr="00882864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7648B54" w14:textId="77777777" w:rsidR="00A67833" w:rsidRPr="00882864" w:rsidRDefault="00A67833" w:rsidP="00A67833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742047B" w14:textId="77777777" w:rsidR="00A67833" w:rsidRPr="00882864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AB2E355" w14:textId="77777777" w:rsidR="00A67833" w:rsidRPr="00882864" w:rsidRDefault="00A67833" w:rsidP="00A67833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BC82F5C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9CDC372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75FE6735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7A432FF3" w14:textId="77777777" w:rsidR="00A67833" w:rsidRPr="00BD6F7C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7543" w:type="dxa"/>
            <w:vAlign w:val="center"/>
          </w:tcPr>
          <w:p w14:paraId="7E937BD4" w14:textId="77777777" w:rsidR="00A67833" w:rsidRPr="00A600E6" w:rsidRDefault="00A67833" w:rsidP="00A67833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686" w:type="dxa"/>
            <w:vAlign w:val="center"/>
          </w:tcPr>
          <w:p w14:paraId="7B026C46" w14:textId="77777777" w:rsidR="00A67833" w:rsidRPr="00A600E6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700A7CD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F322C60" w14:textId="77777777" w:rsidR="00A67833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2DD54F7" w14:textId="77777777" w:rsidR="00A67833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20114566" w14:textId="77777777" w:rsidR="00A67833" w:rsidRPr="00A600E6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1A02056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056B9F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22378BBC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BCA6227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E243C6C" w14:textId="77777777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2F2ED54D" w14:textId="77777777" w:rsidR="00A67833" w:rsidRPr="00A600E6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2B9AB30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7E91D77" w14:textId="77777777" w:rsidR="00A67833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51C2D94" w14:textId="77777777" w:rsidR="00A67833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50D6E52" w14:textId="77777777" w:rsidR="00A67833" w:rsidRPr="00A600E6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F4DF450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CA28791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1EF72224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A6FEDFC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3099C51" w14:textId="4146A198" w:rsidR="00A67833" w:rsidRPr="00E577D9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Удаленная микрофонная консоль</w:t>
            </w:r>
          </w:p>
        </w:tc>
        <w:tc>
          <w:tcPr>
            <w:tcW w:w="3686" w:type="dxa"/>
            <w:vAlign w:val="center"/>
          </w:tcPr>
          <w:p w14:paraId="22BE7E25" w14:textId="42131B55" w:rsidR="00A67833" w:rsidRPr="00E577D9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LPA-EVA-AA</w:t>
            </w:r>
          </w:p>
        </w:tc>
        <w:tc>
          <w:tcPr>
            <w:tcW w:w="1560" w:type="dxa"/>
            <w:vAlign w:val="center"/>
          </w:tcPr>
          <w:p w14:paraId="00FA21CF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6EFB232" w14:textId="6108D11E" w:rsidR="00A67833" w:rsidRDefault="00A67833" w:rsidP="00A67833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493D58A" w14:textId="12D8A93B" w:rsidR="00A67833" w:rsidRDefault="00A67833" w:rsidP="003A0459">
            <w:pPr>
              <w:keepLines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673BA4B" w14:textId="0B125184" w:rsidR="00A67833" w:rsidRPr="00A600E6" w:rsidRDefault="00A67833" w:rsidP="00A67833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0BE9AB4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B419B7E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421899A8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C70C9AB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6DF597C2" w14:textId="77777777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01CBEA3C" w14:textId="77777777" w:rsidR="00A67833" w:rsidRPr="00A600E6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6E5C3E9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7997965" w14:textId="77777777" w:rsidR="00A67833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5D2E78F" w14:textId="77777777" w:rsidR="00A67833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70A1544" w14:textId="77777777" w:rsidR="00A67833" w:rsidRPr="00A600E6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8DEB403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2AC968E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215D1FD0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4CB943A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10258E0" w14:textId="74A25576" w:rsidR="00A67833" w:rsidRPr="002B2E3F" w:rsidRDefault="00A67833" w:rsidP="00A67833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4E7801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  <w:r w:rsidR="002B2E3F"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 xml:space="preserve"> </w:t>
            </w:r>
            <w:r w:rsidR="002B2E3F">
              <w:rPr>
                <w:rFonts w:ascii="ISOCPEUR" w:hAnsi="ISOCPEUR"/>
                <w:sz w:val="28"/>
                <w:szCs w:val="28"/>
                <w:u w:val="single"/>
              </w:rPr>
              <w:t>речевые</w:t>
            </w:r>
          </w:p>
        </w:tc>
        <w:tc>
          <w:tcPr>
            <w:tcW w:w="3686" w:type="dxa"/>
            <w:vAlign w:val="center"/>
          </w:tcPr>
          <w:p w14:paraId="6218611D" w14:textId="77777777" w:rsidR="00A67833" w:rsidRPr="004E7801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C528A46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58F791E" w14:textId="77777777" w:rsidR="00A67833" w:rsidRPr="004E7801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4C265DFF" w14:textId="77777777" w:rsidR="00A67833" w:rsidRPr="004E7801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76F0E144" w14:textId="77777777" w:rsidR="00A67833" w:rsidRPr="004E7801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1FEE18C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A1F6470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522AB89E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C9A439C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1520715F" w14:textId="77777777" w:rsidR="00A67833" w:rsidRPr="004E7801" w:rsidRDefault="00A67833" w:rsidP="00A67833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18A9F7BF" w14:textId="77777777" w:rsidR="00A67833" w:rsidRPr="004E7801" w:rsidRDefault="00A67833" w:rsidP="00A6783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B9210A2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D95042C" w14:textId="77777777" w:rsidR="00A67833" w:rsidRPr="004E7801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18CDE65A" w14:textId="77777777" w:rsidR="00A67833" w:rsidRPr="004E7801" w:rsidRDefault="00A67833" w:rsidP="00A6783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2E0AC06C" w14:textId="77777777" w:rsidR="00A67833" w:rsidRPr="004E7801" w:rsidRDefault="00A67833" w:rsidP="00A6783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D84ABC6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5BEC225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7833" w:rsidRPr="004E7801" w14:paraId="496AD033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BF9618F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392094D3" w14:textId="77777777" w:rsidR="00A67833" w:rsidRPr="004E7801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686" w:type="dxa"/>
            <w:vAlign w:val="center"/>
          </w:tcPr>
          <w:p w14:paraId="31FA2F61" w14:textId="5435FCE4" w:rsidR="00A67833" w:rsidRPr="00E65933" w:rsidRDefault="00A67833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  <w:r>
              <w:rPr>
                <w:rFonts w:ascii="ISOCPEUR" w:hAnsi="ISOCPEUR"/>
                <w:sz w:val="28"/>
                <w:szCs w:val="28"/>
              </w:rPr>
              <w:t>-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EVA</w:t>
            </w:r>
          </w:p>
        </w:tc>
        <w:tc>
          <w:tcPr>
            <w:tcW w:w="1560" w:type="dxa"/>
            <w:vAlign w:val="center"/>
          </w:tcPr>
          <w:p w14:paraId="65F87613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7D6AEF1" w14:textId="77777777" w:rsidR="00A67833" w:rsidRPr="004E7801" w:rsidRDefault="00A67833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2020694" w14:textId="4022D1D5" w:rsidR="00A67833" w:rsidRPr="004E7801" w:rsidRDefault="00A67833" w:rsidP="00A67833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2C329FE" w14:textId="6683C6EE" w:rsidR="00A67833" w:rsidRPr="00977C19" w:rsidRDefault="00F83935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179</w:t>
            </w:r>
          </w:p>
        </w:tc>
        <w:tc>
          <w:tcPr>
            <w:tcW w:w="1418" w:type="dxa"/>
            <w:vAlign w:val="center"/>
          </w:tcPr>
          <w:p w14:paraId="042EC108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0AFF586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67833" w:rsidRPr="004E7801" w14:paraId="13B65DB0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370B9F5" w14:textId="77777777" w:rsidR="00A67833" w:rsidRPr="004E7801" w:rsidRDefault="00A67833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69AB369" w14:textId="2A7C2235" w:rsidR="00A67833" w:rsidRDefault="00A67833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686" w:type="dxa"/>
            <w:vAlign w:val="center"/>
          </w:tcPr>
          <w:p w14:paraId="07E1A0F5" w14:textId="63BAAD85" w:rsidR="00A67833" w:rsidRPr="00E65933" w:rsidRDefault="00A67833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LPA-10W</w:t>
            </w:r>
            <w:r>
              <w:rPr>
                <w:rFonts w:ascii="ISOCPEUR" w:hAnsi="ISOCPEUR"/>
                <w:sz w:val="28"/>
                <w:szCs w:val="28"/>
              </w:rPr>
              <w:t>-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EVA</w:t>
            </w:r>
          </w:p>
        </w:tc>
        <w:tc>
          <w:tcPr>
            <w:tcW w:w="1560" w:type="dxa"/>
            <w:vAlign w:val="center"/>
          </w:tcPr>
          <w:p w14:paraId="75E89A5D" w14:textId="77777777" w:rsidR="00A67833" w:rsidRPr="004E7801" w:rsidRDefault="00A67833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776C6EF" w14:textId="77777777" w:rsidR="00A67833" w:rsidRDefault="00A67833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2BAC76C" w14:textId="428D41D1" w:rsidR="00A67833" w:rsidRDefault="00A67833" w:rsidP="00A67833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728132CD" w14:textId="416B0C81" w:rsidR="00A67833" w:rsidRDefault="00F83935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43</w:t>
            </w:r>
          </w:p>
        </w:tc>
        <w:tc>
          <w:tcPr>
            <w:tcW w:w="1418" w:type="dxa"/>
            <w:vAlign w:val="center"/>
          </w:tcPr>
          <w:p w14:paraId="6186E7FE" w14:textId="77777777" w:rsidR="00A67833" w:rsidRPr="004E7801" w:rsidRDefault="00A67833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F7EEF7E" w14:textId="77777777" w:rsidR="00A67833" w:rsidRPr="004E7801" w:rsidRDefault="00A67833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54941707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EA321A7" w14:textId="77777777" w:rsidR="002B2E3F" w:rsidRPr="004E7801" w:rsidRDefault="002B2E3F" w:rsidP="00A67833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134EEC1F" w14:textId="77777777" w:rsidR="002B2E3F" w:rsidRDefault="002B2E3F" w:rsidP="00A6783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5C51CAE" w14:textId="77777777" w:rsidR="002B2E3F" w:rsidRDefault="002B2E3F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05EA1AA1" w14:textId="77777777" w:rsidR="002B2E3F" w:rsidRPr="004E7801" w:rsidRDefault="002B2E3F" w:rsidP="00A6783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10C36AF" w14:textId="77777777" w:rsidR="002B2E3F" w:rsidRDefault="002B2E3F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C9A80C9" w14:textId="77777777" w:rsidR="002B2E3F" w:rsidRDefault="002B2E3F" w:rsidP="00A67833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E4B751D" w14:textId="77777777" w:rsidR="002B2E3F" w:rsidRDefault="002B2E3F" w:rsidP="00A6783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FD8B387" w14:textId="77777777" w:rsidR="002B2E3F" w:rsidRPr="004E7801" w:rsidRDefault="002B2E3F" w:rsidP="00A67833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6BFB4B" w14:textId="77777777" w:rsidR="002B2E3F" w:rsidRPr="004E7801" w:rsidRDefault="002B2E3F" w:rsidP="00A67833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3ACA8348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BD23C90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1B6A17FD" w14:textId="47048C49" w:rsidR="002B2E3F" w:rsidRDefault="002B2E3F" w:rsidP="007442D0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u w:val="single"/>
              </w:rPr>
              <w:t xml:space="preserve">Оповещатели </w:t>
            </w:r>
            <w:r w:rsidR="007442D0">
              <w:rPr>
                <w:rFonts w:ascii="ISOCPEUR" w:hAnsi="ISOCPEUR" w:cs="ISOCPEUR"/>
                <w:sz w:val="28"/>
                <w:szCs w:val="28"/>
                <w:u w:val="single"/>
              </w:rPr>
              <w:t>световые</w:t>
            </w:r>
          </w:p>
        </w:tc>
        <w:tc>
          <w:tcPr>
            <w:tcW w:w="3686" w:type="dxa"/>
            <w:vAlign w:val="center"/>
          </w:tcPr>
          <w:p w14:paraId="5026F6D0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01D7625B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EE4F9E7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153D946" w14:textId="7777777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8C358C7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93197FF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EA0D2F9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056F9F79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1EB8742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3B09FFB" w14:textId="77777777" w:rsidR="002B2E3F" w:rsidRDefault="002B2E3F" w:rsidP="002B2E3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69F63215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4EC2E91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13C32979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11AD4A8" w14:textId="7777777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D5D18BC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78AA6C2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D2C3EBC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5FBBC47A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128B6957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954E41C" w14:textId="46E00DEB" w:rsidR="002B2E3F" w:rsidRDefault="002B2E3F" w:rsidP="007442D0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Оповещатель световой</w:t>
            </w:r>
            <w:r w:rsidR="00522367">
              <w:rPr>
                <w:rFonts w:ascii="ISOCPEUR" w:hAnsi="ISOCPEUR" w:cs="ISOCPEUR"/>
                <w:sz w:val="28"/>
                <w:szCs w:val="28"/>
              </w:rPr>
              <w:t xml:space="preserve"> </w:t>
            </w:r>
            <w:r w:rsidR="00AC7D69">
              <w:rPr>
                <w:rFonts w:ascii="ISOCPEUR" w:hAnsi="ISOCPEUR"/>
                <w:sz w:val="28"/>
                <w:szCs w:val="28"/>
              </w:rPr>
              <w:t>Молния-220</w:t>
            </w:r>
            <w:r w:rsidR="00AC7D69">
              <w:rPr>
                <w:rFonts w:ascii="ISOCPEUR" w:hAnsi="ISOCPEUR" w:cs="ISOCPEUR"/>
                <w:sz w:val="28"/>
                <w:szCs w:val="28"/>
              </w:rPr>
              <w:t xml:space="preserve"> </w:t>
            </w:r>
            <w:r w:rsidR="00522367">
              <w:rPr>
                <w:rFonts w:ascii="ISOCPEUR" w:hAnsi="ISOCPEUR" w:cs="ISOCPEUR"/>
                <w:sz w:val="28"/>
                <w:szCs w:val="28"/>
              </w:rPr>
              <w:t>(табло)</w:t>
            </w:r>
          </w:p>
        </w:tc>
        <w:tc>
          <w:tcPr>
            <w:tcW w:w="3686" w:type="dxa"/>
            <w:vAlign w:val="center"/>
          </w:tcPr>
          <w:p w14:paraId="18BFADD0" w14:textId="7F30BCF4" w:rsidR="002B2E3F" w:rsidRPr="00522367" w:rsidRDefault="00AC7D69" w:rsidP="007442D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C7D69">
              <w:rPr>
                <w:rFonts w:ascii="ISOCPEUR" w:hAnsi="ISOCPEUR"/>
                <w:sz w:val="28"/>
                <w:szCs w:val="28"/>
              </w:rPr>
              <w:t>0000134</w:t>
            </w:r>
          </w:p>
        </w:tc>
        <w:tc>
          <w:tcPr>
            <w:tcW w:w="1560" w:type="dxa"/>
            <w:vAlign w:val="center"/>
          </w:tcPr>
          <w:p w14:paraId="0C7BBB6A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1D1837D" w14:textId="5D451A05" w:rsidR="002B2E3F" w:rsidRPr="00AC7D69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5DAE0BCE" w14:textId="300ECAF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 w:cs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7907BCEB" w14:textId="06880F65" w:rsidR="002B2E3F" w:rsidRDefault="007442D0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center"/>
          </w:tcPr>
          <w:p w14:paraId="38E78778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544E96D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C7D69" w:rsidRPr="004E7801" w14:paraId="3130B0F1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4312EB1C" w14:textId="77777777" w:rsidR="00AC7D69" w:rsidRPr="004E7801" w:rsidRDefault="00AC7D69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7D27CB2" w14:textId="1EA7376A" w:rsidR="00AC7D69" w:rsidRDefault="00AC7D69" w:rsidP="007442D0">
            <w:pPr>
              <w:keepLines/>
              <w:ind w:left="175"/>
              <w:rPr>
                <w:rFonts w:ascii="ISOCPEUR" w:hAnsi="ISOCPEUR" w:cs="ISOCPEUR"/>
                <w:sz w:val="28"/>
                <w:szCs w:val="28"/>
              </w:rPr>
            </w:pPr>
            <w:r w:rsidRPr="00AC7D69">
              <w:rPr>
                <w:rFonts w:ascii="ISOCPEUR" w:hAnsi="ISOCPEUR" w:cs="ISOCPEUR"/>
                <w:sz w:val="28"/>
                <w:szCs w:val="28"/>
              </w:rPr>
              <w:t>Надпись сменная для Молнии-220</w:t>
            </w:r>
            <w:r>
              <w:rPr>
                <w:rFonts w:ascii="ISOCPEUR" w:hAnsi="ISOCPEUR" w:cs="ISOCPEUR"/>
                <w:sz w:val="28"/>
                <w:szCs w:val="28"/>
              </w:rPr>
              <w:t xml:space="preserve"> (стрелка)</w:t>
            </w:r>
          </w:p>
        </w:tc>
        <w:tc>
          <w:tcPr>
            <w:tcW w:w="3686" w:type="dxa"/>
            <w:vAlign w:val="center"/>
          </w:tcPr>
          <w:p w14:paraId="7106853D" w14:textId="3725B733" w:rsidR="00AC7D69" w:rsidRDefault="00AC7D69" w:rsidP="007442D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C7D69">
              <w:rPr>
                <w:rFonts w:ascii="ISOCPEUR" w:hAnsi="ISOCPEUR"/>
                <w:sz w:val="28"/>
                <w:szCs w:val="28"/>
              </w:rPr>
              <w:t>0000287</w:t>
            </w:r>
          </w:p>
        </w:tc>
        <w:tc>
          <w:tcPr>
            <w:tcW w:w="1560" w:type="dxa"/>
            <w:vAlign w:val="center"/>
          </w:tcPr>
          <w:p w14:paraId="2232676E" w14:textId="77777777" w:rsidR="00AC7D69" w:rsidRPr="00AC7D69" w:rsidRDefault="00AC7D69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2B69A97" w14:textId="77777777" w:rsidR="00AC7D69" w:rsidRPr="00AC7D69" w:rsidRDefault="00AC7D69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2554C1A" w14:textId="2CEA3562" w:rsidR="00AC7D69" w:rsidRDefault="00AC7D69" w:rsidP="002B2E3F">
            <w:pPr>
              <w:keepLines/>
              <w:ind w:left="-26"/>
              <w:jc w:val="center"/>
              <w:rPr>
                <w:rFonts w:ascii="ISOCPEUR" w:hAnsi="ISOCPEUR" w:cs="ISOCPEUR"/>
                <w:sz w:val="28"/>
                <w:szCs w:val="28"/>
              </w:rPr>
            </w:pPr>
            <w:proofErr w:type="spellStart"/>
            <w:r>
              <w:rPr>
                <w:rFonts w:ascii="ISOCPEUR" w:hAnsi="ISOCPEUR" w:cs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D555299" w14:textId="1ED2BB7F" w:rsidR="00AC7D69" w:rsidRDefault="00AC7D69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14:paraId="1D4E7733" w14:textId="77777777" w:rsidR="00AC7D69" w:rsidRPr="004E7801" w:rsidRDefault="00AC7D69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63F9B2B" w14:textId="77777777" w:rsidR="00AC7D69" w:rsidRPr="00AC7D69" w:rsidRDefault="00AC7D69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2B2E3F" w:rsidRPr="004E7801" w14:paraId="07C8DF5A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62300057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6689FE1E" w14:textId="77777777" w:rsidR="002B2E3F" w:rsidRPr="00D50037" w:rsidRDefault="002B2E3F" w:rsidP="002B2E3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6E6B00B" w14:textId="77777777" w:rsidR="002B2E3F" w:rsidRPr="00AC7D69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AFC8C75" w14:textId="77777777" w:rsidR="002B2E3F" w:rsidRPr="00AC7D69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5A54502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0555C21" w14:textId="7777777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5BC4850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32EF53C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B82E647" w14:textId="77777777" w:rsidR="002B2E3F" w:rsidRPr="00AC7D69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2B2E3F" w:rsidRPr="004E7801" w14:paraId="4A3B59FB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636E1CED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12589AB9" w14:textId="2867CB5F" w:rsidR="002B2E3F" w:rsidRDefault="002B2E3F" w:rsidP="002B2E3F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7526B9">
              <w:rPr>
                <w:rFonts w:ascii="ISOCPEUR" w:hAnsi="ISOCPEUR"/>
                <w:sz w:val="28"/>
                <w:szCs w:val="28"/>
                <w:u w:val="single"/>
              </w:rPr>
              <w:t>Конденсаторы, резисторы</w:t>
            </w:r>
          </w:p>
        </w:tc>
        <w:tc>
          <w:tcPr>
            <w:tcW w:w="3686" w:type="dxa"/>
            <w:vAlign w:val="center"/>
          </w:tcPr>
          <w:p w14:paraId="6C3470E3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2DBB1D2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1419AC9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CDBCE29" w14:textId="7777777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780DD20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5AFF37D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1CB43D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26C8B975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0A94D30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A0315E3" w14:textId="77777777" w:rsidR="002B2E3F" w:rsidRDefault="002B2E3F" w:rsidP="002B2E3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336B6B13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AF787ED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52668A3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D891160" w14:textId="77777777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E6C79C0" w14:textId="77777777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287878D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4680D09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0ADD4306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7CB3AE2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A9ED496" w14:textId="6417A0F9" w:rsidR="002B2E3F" w:rsidRDefault="002B2E3F" w:rsidP="002B2E3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9379D8">
              <w:rPr>
                <w:rFonts w:ascii="ISOCPEUR" w:hAnsi="ISOCPEUR"/>
                <w:sz w:val="28"/>
                <w:szCs w:val="28"/>
              </w:rPr>
              <w:t xml:space="preserve">Резистор </w:t>
            </w:r>
            <w:proofErr w:type="spellStart"/>
            <w:r w:rsidRPr="009379D8">
              <w:rPr>
                <w:rFonts w:ascii="ISOCPEUR" w:hAnsi="ISOCPEUR"/>
                <w:sz w:val="28"/>
                <w:szCs w:val="28"/>
              </w:rPr>
              <w:t>металлооксидный</w:t>
            </w:r>
            <w:proofErr w:type="spellEnd"/>
          </w:p>
        </w:tc>
        <w:tc>
          <w:tcPr>
            <w:tcW w:w="3686" w:type="dxa"/>
            <w:vAlign w:val="center"/>
          </w:tcPr>
          <w:p w14:paraId="0A4E21DD" w14:textId="3236EA64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379D8">
              <w:rPr>
                <w:rFonts w:ascii="ISOCPEUR" w:hAnsi="ISOCPEUR"/>
                <w:sz w:val="28"/>
                <w:szCs w:val="28"/>
                <w:lang w:val="en-US"/>
              </w:rPr>
              <w:t xml:space="preserve">MO-200 (С2-23) 2 </w:t>
            </w:r>
            <w:proofErr w:type="spellStart"/>
            <w:r w:rsidRPr="009379D8">
              <w:rPr>
                <w:rFonts w:ascii="ISOCPEUR" w:hAnsi="ISOCPEUR"/>
                <w:sz w:val="28"/>
                <w:szCs w:val="28"/>
                <w:lang w:val="en-US"/>
              </w:rPr>
              <w:t>Вт</w:t>
            </w:r>
            <w:proofErr w:type="spellEnd"/>
            <w:r w:rsidRPr="009379D8">
              <w:rPr>
                <w:rFonts w:ascii="ISOCPEUR" w:hAnsi="ISOCPEUR"/>
                <w:sz w:val="28"/>
                <w:szCs w:val="28"/>
                <w:lang w:val="en-US"/>
              </w:rPr>
              <w:t xml:space="preserve">, 10 </w:t>
            </w:r>
            <w:proofErr w:type="spellStart"/>
            <w:r w:rsidRPr="009379D8">
              <w:rPr>
                <w:rFonts w:ascii="ISOCPEUR" w:hAnsi="ISOCPEUR"/>
                <w:sz w:val="28"/>
                <w:szCs w:val="28"/>
                <w:lang w:val="en-US"/>
              </w:rPr>
              <w:t>кОм</w:t>
            </w:r>
            <w:proofErr w:type="spellEnd"/>
            <w:r w:rsidRPr="009379D8">
              <w:rPr>
                <w:rFonts w:ascii="ISOCPEUR" w:hAnsi="ISOCPEUR"/>
                <w:sz w:val="28"/>
                <w:szCs w:val="28"/>
                <w:lang w:val="en-US"/>
              </w:rPr>
              <w:t>, 5%</w:t>
            </w:r>
          </w:p>
        </w:tc>
        <w:tc>
          <w:tcPr>
            <w:tcW w:w="1560" w:type="dxa"/>
            <w:vAlign w:val="center"/>
          </w:tcPr>
          <w:p w14:paraId="7275C491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2B02F21A" w14:textId="4E6F6ECC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B0E9A00" w14:textId="260BC751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6A36C192" w14:textId="1A39CC24" w:rsidR="002B2E3F" w:rsidRDefault="003B1917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51ACFA7F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412A8A9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2B2E3F" w:rsidRPr="004E7801" w14:paraId="53F92E37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371FC245" w14:textId="77777777" w:rsidR="002B2E3F" w:rsidRPr="004E7801" w:rsidRDefault="002B2E3F" w:rsidP="002B2E3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86C9879" w14:textId="21E63154" w:rsidR="002B2E3F" w:rsidRPr="009379D8" w:rsidRDefault="002B2E3F" w:rsidP="002B2E3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9379D8">
              <w:rPr>
                <w:rFonts w:ascii="ISOCPEUR" w:hAnsi="ISOCPEUR"/>
                <w:sz w:val="28"/>
                <w:szCs w:val="28"/>
              </w:rPr>
              <w:t>Конденсатор 3,3 мкФ</w:t>
            </w:r>
          </w:p>
        </w:tc>
        <w:tc>
          <w:tcPr>
            <w:tcW w:w="3686" w:type="dxa"/>
            <w:vAlign w:val="center"/>
          </w:tcPr>
          <w:p w14:paraId="592237C4" w14:textId="16FF18B8" w:rsidR="002B2E3F" w:rsidRPr="009379D8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379D8">
              <w:rPr>
                <w:rFonts w:ascii="ISOCPEUR" w:hAnsi="ISOCPEUR"/>
                <w:sz w:val="28"/>
                <w:szCs w:val="28"/>
              </w:rPr>
              <w:t>250V 3.3UF</w:t>
            </w:r>
          </w:p>
        </w:tc>
        <w:tc>
          <w:tcPr>
            <w:tcW w:w="1560" w:type="dxa"/>
            <w:vAlign w:val="center"/>
          </w:tcPr>
          <w:p w14:paraId="10C243EE" w14:textId="77777777" w:rsidR="002B2E3F" w:rsidRPr="004E7801" w:rsidRDefault="002B2E3F" w:rsidP="002B2E3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7B4C041" w14:textId="5363FCF8" w:rsidR="002B2E3F" w:rsidRDefault="002B2E3F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C403955" w14:textId="74742065" w:rsidR="002B2E3F" w:rsidRDefault="002B2E3F" w:rsidP="002B2E3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6E442CE" w14:textId="633B32D4" w:rsidR="002B2E3F" w:rsidRPr="003B1917" w:rsidRDefault="003B1917" w:rsidP="002B2E3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222</w:t>
            </w:r>
          </w:p>
        </w:tc>
        <w:tc>
          <w:tcPr>
            <w:tcW w:w="1418" w:type="dxa"/>
            <w:vAlign w:val="center"/>
          </w:tcPr>
          <w:p w14:paraId="7DE392E7" w14:textId="77777777" w:rsidR="002B2E3F" w:rsidRPr="004E7801" w:rsidRDefault="002B2E3F" w:rsidP="002B2E3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E879F5B" w14:textId="77777777" w:rsidR="002B2E3F" w:rsidRPr="004E7801" w:rsidRDefault="002B2E3F" w:rsidP="002B2E3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7670CC" w:rsidRPr="004E7801" w14:paraId="7B1C30CF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58A7FFA6" w14:textId="77777777" w:rsidR="007670CC" w:rsidRPr="004E7801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007659C" w14:textId="77777777" w:rsidR="007670CC" w:rsidRPr="004E7801" w:rsidRDefault="007670CC" w:rsidP="007670CC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76D1F77F" w14:textId="77777777" w:rsidR="007670CC" w:rsidRPr="004E7801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7010BD91" w14:textId="77777777" w:rsidR="007670CC" w:rsidRPr="004E7801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D455C63" w14:textId="77777777" w:rsidR="007670CC" w:rsidRPr="004E7801" w:rsidRDefault="007670CC" w:rsidP="007670CC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8F60D6A" w14:textId="77777777" w:rsidR="007670CC" w:rsidRPr="004E7801" w:rsidRDefault="007670CC" w:rsidP="007670CC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26D9857" w14:textId="77777777" w:rsidR="007670CC" w:rsidRPr="004E7801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17A0CC3" w14:textId="77777777" w:rsidR="007670CC" w:rsidRPr="004E7801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484F70" w14:textId="77777777" w:rsidR="007670CC" w:rsidRPr="004E7801" w:rsidRDefault="007670CC" w:rsidP="007670CC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7670CC" w:rsidRPr="00E122A7" w14:paraId="049D7768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03896D17" w14:textId="77777777" w:rsidR="007670CC" w:rsidRPr="004E7801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A2AB072" w14:textId="00249AF6" w:rsidR="007670CC" w:rsidRPr="006268F4" w:rsidRDefault="007670CC" w:rsidP="007670CC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Огнестойкая кабельная линия «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</w:rPr>
              <w:t>ЛуисОКЛ</w:t>
            </w:r>
            <w:proofErr w:type="spellEnd"/>
            <w:r>
              <w:rPr>
                <w:rFonts w:ascii="ISOCPEUR" w:hAnsi="ISOCPEUR"/>
                <w:sz w:val="28"/>
                <w:szCs w:val="28"/>
                <w:u w:val="single"/>
              </w:rPr>
              <w:t>»</w:t>
            </w:r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686" w:type="dxa"/>
            <w:vAlign w:val="center"/>
          </w:tcPr>
          <w:p w14:paraId="62BFDBE1" w14:textId="77777777" w:rsidR="007670CC" w:rsidRPr="00E122A7" w:rsidRDefault="007670CC" w:rsidP="007670CC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563381A" w14:textId="77777777" w:rsidR="007670CC" w:rsidRPr="00E122A7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A6C36D3" w14:textId="77777777" w:rsidR="007670CC" w:rsidRPr="004E7801" w:rsidRDefault="007670CC" w:rsidP="007670C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48046BF" w14:textId="77777777" w:rsidR="007670CC" w:rsidRPr="00E122A7" w:rsidRDefault="007670CC" w:rsidP="007670CC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826DE3B" w14:textId="77777777" w:rsidR="007670CC" w:rsidRPr="00E122A7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6287D43" w14:textId="77777777" w:rsidR="007670CC" w:rsidRPr="00E122A7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5A4888" w14:textId="77777777" w:rsidR="007670CC" w:rsidRPr="00E122A7" w:rsidRDefault="007670CC" w:rsidP="007670CC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7670CC" w:rsidRPr="00E122A7" w14:paraId="4DC25354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27FA76C6" w14:textId="77777777" w:rsidR="007670CC" w:rsidRPr="004E7801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EAB40ED" w14:textId="77777777" w:rsidR="007670CC" w:rsidRPr="004E7801" w:rsidRDefault="007670CC" w:rsidP="007670CC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1AE6AA61" w14:textId="77777777" w:rsidR="007670CC" w:rsidRPr="00E122A7" w:rsidRDefault="007670CC" w:rsidP="007670CC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E22FC65" w14:textId="77777777" w:rsidR="007670CC" w:rsidRPr="00E122A7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F396829" w14:textId="77777777" w:rsidR="007670CC" w:rsidRPr="004E7801" w:rsidRDefault="007670CC" w:rsidP="007670C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85DD2F3" w14:textId="77777777" w:rsidR="007670CC" w:rsidRPr="00E122A7" w:rsidRDefault="007670CC" w:rsidP="007670CC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27276E3" w14:textId="77777777" w:rsidR="007670CC" w:rsidRPr="00E122A7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C47CEA9" w14:textId="77777777" w:rsidR="007670CC" w:rsidRPr="00E122A7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D00E53" w14:textId="77777777" w:rsidR="007670CC" w:rsidRPr="00E122A7" w:rsidRDefault="007670CC" w:rsidP="007670CC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7670CC" w:rsidRPr="00E122A7" w14:paraId="1FAFF7C6" w14:textId="77777777" w:rsidTr="00244F45">
        <w:trPr>
          <w:trHeight w:val="454"/>
          <w:jc w:val="center"/>
        </w:trPr>
        <w:tc>
          <w:tcPr>
            <w:tcW w:w="1105" w:type="dxa"/>
            <w:vAlign w:val="center"/>
          </w:tcPr>
          <w:p w14:paraId="6CB7373D" w14:textId="77777777" w:rsidR="007670CC" w:rsidRPr="004E7801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BCF0237" w14:textId="00B5A309" w:rsidR="007670CC" w:rsidRPr="004E7801" w:rsidRDefault="007670CC" w:rsidP="007670CC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О</w:t>
            </w:r>
            <w:r w:rsidRPr="006D0A75">
              <w:rPr>
                <w:rFonts w:ascii="ISOCPEUR" w:hAnsi="ISOCPEUR"/>
                <w:sz w:val="28"/>
                <w:szCs w:val="28"/>
              </w:rPr>
              <w:t>гнестойки</w:t>
            </w:r>
            <w:r>
              <w:rPr>
                <w:rFonts w:ascii="ISOCPEUR" w:hAnsi="ISOCPEUR"/>
                <w:sz w:val="28"/>
                <w:szCs w:val="28"/>
              </w:rPr>
              <w:t>й</w:t>
            </w:r>
            <w:r w:rsidRPr="006D0A75">
              <w:rPr>
                <w:rFonts w:ascii="ISOCPEUR" w:hAnsi="ISOCPEUR"/>
                <w:sz w:val="28"/>
                <w:szCs w:val="28"/>
              </w:rPr>
              <w:t xml:space="preserve"> кабел</w:t>
            </w:r>
            <w:r>
              <w:rPr>
                <w:rFonts w:ascii="ISOCPEUR" w:hAnsi="ISOCPEUR"/>
                <w:sz w:val="28"/>
                <w:szCs w:val="28"/>
              </w:rPr>
              <w:t>ь</w:t>
            </w:r>
          </w:p>
        </w:tc>
        <w:tc>
          <w:tcPr>
            <w:tcW w:w="3686" w:type="dxa"/>
            <w:vAlign w:val="center"/>
          </w:tcPr>
          <w:p w14:paraId="5F94D6EA" w14:textId="72F7E570" w:rsidR="007670CC" w:rsidRPr="004C40D2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4C40D2">
              <w:rPr>
                <w:rFonts w:ascii="ISOCPEUR" w:hAnsi="ISOCPEUR"/>
                <w:sz w:val="28"/>
                <w:szCs w:val="28"/>
                <w:lang w:val="en-US"/>
              </w:rPr>
              <w:t>КСРПнг</w:t>
            </w:r>
            <w:proofErr w:type="spellEnd"/>
            <w:r w:rsidRPr="004C40D2">
              <w:rPr>
                <w:rFonts w:ascii="ISOCPEUR" w:hAnsi="ISOCPEUR"/>
                <w:sz w:val="28"/>
                <w:szCs w:val="28"/>
                <w:lang w:val="en-US"/>
              </w:rPr>
              <w:t>(А)-FRHF 1х2х1,38</w:t>
            </w:r>
          </w:p>
        </w:tc>
        <w:tc>
          <w:tcPr>
            <w:tcW w:w="1560" w:type="dxa"/>
            <w:vAlign w:val="center"/>
          </w:tcPr>
          <w:p w14:paraId="6C05AE2A" w14:textId="77777777" w:rsidR="007670CC" w:rsidRPr="00E122A7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0F77553" w14:textId="0537EDE0" w:rsidR="007670CC" w:rsidRPr="004E7801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1A72D4">
              <w:rPr>
                <w:rFonts w:ascii="ISOCPEUR" w:hAnsi="ISOCPEUR"/>
                <w:sz w:val="28"/>
                <w:szCs w:val="28"/>
                <w:lang w:val="en-US" w:bidi="hi-IN"/>
              </w:rPr>
              <w:t>“ЛУИС+”</w:t>
            </w:r>
          </w:p>
        </w:tc>
        <w:tc>
          <w:tcPr>
            <w:tcW w:w="1137" w:type="dxa"/>
          </w:tcPr>
          <w:p w14:paraId="205CB291" w14:textId="66D8CFAB" w:rsidR="007670CC" w:rsidRPr="00E122A7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4295A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1F3B2E1C" w14:textId="7398F0C9" w:rsidR="007670CC" w:rsidRPr="00E678A3" w:rsidRDefault="003B1917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3748</w:t>
            </w:r>
          </w:p>
        </w:tc>
        <w:tc>
          <w:tcPr>
            <w:tcW w:w="1418" w:type="dxa"/>
            <w:vAlign w:val="center"/>
          </w:tcPr>
          <w:p w14:paraId="3C649BF3" w14:textId="572A248A" w:rsidR="007670CC" w:rsidRPr="00E122A7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ABF8075" w14:textId="77777777" w:rsidR="007670CC" w:rsidRPr="00E122A7" w:rsidRDefault="007670CC" w:rsidP="007670CC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7670CC" w:rsidRPr="00CF5480" w14:paraId="2A2A46FF" w14:textId="77777777" w:rsidTr="00CB6907">
        <w:trPr>
          <w:trHeight w:val="454"/>
          <w:jc w:val="center"/>
        </w:trPr>
        <w:tc>
          <w:tcPr>
            <w:tcW w:w="1105" w:type="dxa"/>
            <w:vAlign w:val="center"/>
          </w:tcPr>
          <w:p w14:paraId="51068515" w14:textId="77777777" w:rsidR="007670CC" w:rsidRPr="004E7801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22C49A7" w14:textId="68943B18" w:rsidR="007670CC" w:rsidRPr="003F6BD4" w:rsidRDefault="007670CC" w:rsidP="007670CC">
            <w:pPr>
              <w:keepLines/>
              <w:ind w:left="175"/>
              <w:rPr>
                <w:rFonts w:ascii="ISOCPEUR" w:hAnsi="ISOCPEUR"/>
                <w:sz w:val="28"/>
                <w:szCs w:val="28"/>
                <w:lang w:val="en-US"/>
              </w:rPr>
            </w:pPr>
            <w:r w:rsidRPr="003F6BD4">
              <w:rPr>
                <w:rFonts w:ascii="ISOCPEUR" w:hAnsi="ISOCPEUR"/>
                <w:sz w:val="28"/>
                <w:szCs w:val="28"/>
              </w:rPr>
              <w:t>Кабель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ISOCPEUR" w:hAnsi="ISOCPEUR"/>
                <w:sz w:val="28"/>
                <w:szCs w:val="28"/>
                <w:lang w:val="en-US"/>
              </w:rPr>
              <w:t>ParLan</w:t>
            </w:r>
            <w:proofErr w:type="spellEnd"/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Cat5e U</w:t>
            </w:r>
            <w:r w:rsidRPr="003F6BD4">
              <w:rPr>
                <w:rFonts w:ascii="ISOCPEUR" w:hAnsi="ISOCPEUR"/>
                <w:sz w:val="28"/>
                <w:szCs w:val="28"/>
                <w:lang w:val="en-US"/>
              </w:rPr>
              <w:t>/UTP</w:t>
            </w:r>
          </w:p>
        </w:tc>
        <w:tc>
          <w:tcPr>
            <w:tcW w:w="3686" w:type="dxa"/>
            <w:vAlign w:val="center"/>
          </w:tcPr>
          <w:p w14:paraId="78124908" w14:textId="4D86D069" w:rsidR="007670CC" w:rsidRPr="00E82C27" w:rsidRDefault="00CB085B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hyperlink r:id="rId8" w:history="1">
              <w:r w:rsidR="007670CC" w:rsidRPr="00DC1D9E">
                <w:rPr>
                  <w:rFonts w:ascii="ISOCPEUR" w:hAnsi="ISOCPEUR"/>
                  <w:sz w:val="28"/>
                  <w:szCs w:val="28"/>
                  <w:lang w:val="en-US"/>
                </w:rPr>
                <w:t>ZH</w:t>
              </w:r>
              <w:r w:rsidR="007670CC" w:rsidRPr="00E82C27">
                <w:rPr>
                  <w:rFonts w:ascii="ISOCPEUR" w:hAnsi="ISOCPEUR"/>
                  <w:sz w:val="28"/>
                  <w:szCs w:val="28"/>
                </w:rPr>
                <w:t xml:space="preserve"> </w:t>
              </w:r>
              <w:proofErr w:type="spellStart"/>
              <w:r w:rsidR="007670CC" w:rsidRPr="00E82C27">
                <w:rPr>
                  <w:rFonts w:ascii="ISOCPEUR" w:hAnsi="ISOCPEUR"/>
                  <w:sz w:val="28"/>
                  <w:szCs w:val="28"/>
                </w:rPr>
                <w:t>нг</w:t>
              </w:r>
              <w:proofErr w:type="spellEnd"/>
              <w:r w:rsidR="007670CC" w:rsidRPr="00E82C27">
                <w:rPr>
                  <w:rFonts w:ascii="ISOCPEUR" w:hAnsi="ISOCPEUR"/>
                  <w:sz w:val="28"/>
                  <w:szCs w:val="28"/>
                </w:rPr>
                <w:t>(А)-</w:t>
              </w:r>
              <w:r w:rsidR="007670CC" w:rsidRPr="00DC1D9E">
                <w:rPr>
                  <w:rFonts w:ascii="ISOCPEUR" w:hAnsi="ISOCPEUR"/>
                  <w:sz w:val="28"/>
                  <w:szCs w:val="28"/>
                  <w:lang w:val="en-US"/>
                </w:rPr>
                <w:t>FRHF</w:t>
              </w:r>
              <w:r w:rsidR="007670CC" w:rsidRPr="00E82C27">
                <w:rPr>
                  <w:rFonts w:ascii="ISOCPEUR" w:hAnsi="ISOCPEUR"/>
                  <w:sz w:val="28"/>
                  <w:szCs w:val="28"/>
                </w:rPr>
                <w:t xml:space="preserve"> 4х2х0,52</w:t>
              </w:r>
            </w:hyperlink>
          </w:p>
        </w:tc>
        <w:tc>
          <w:tcPr>
            <w:tcW w:w="1560" w:type="dxa"/>
            <w:vAlign w:val="center"/>
          </w:tcPr>
          <w:p w14:paraId="7088AF0B" w14:textId="77777777" w:rsidR="007670CC" w:rsidRPr="00E82C27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46B02292" w14:textId="7368FDA7" w:rsidR="007670CC" w:rsidRPr="003F6BD4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C0842">
              <w:rPr>
                <w:rFonts w:ascii="ISOCPEUR" w:hAnsi="ISOCPEUR"/>
                <w:sz w:val="28"/>
                <w:szCs w:val="28"/>
                <w:lang w:val="en-US" w:bidi="hi-IN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6E2B1254" w14:textId="7B3DF5F0" w:rsidR="007670CC" w:rsidRPr="003F6BD4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3F6BD4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056B11D0" w14:textId="0AC186FF" w:rsidR="007670CC" w:rsidRPr="003F6BD4" w:rsidRDefault="007670CC" w:rsidP="007670CC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 w:rsidR="003B1917">
              <w:rPr>
                <w:rFonts w:ascii="ISOCPEUR" w:hAnsi="ISOCPEUR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14:paraId="7796FE40" w14:textId="06C8ABDC" w:rsidR="007670CC" w:rsidRPr="00626D8F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6A4C519" w14:textId="3D649929" w:rsidR="007670CC" w:rsidRPr="007670CC" w:rsidRDefault="007670CC" w:rsidP="007670CC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7670CC" w:rsidRPr="004E7801" w14:paraId="59A7884A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163B70E5" w14:textId="77777777" w:rsidR="007670CC" w:rsidRPr="00164CF0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166C47B" w14:textId="371F2A41" w:rsidR="007670CC" w:rsidRPr="003F6BD4" w:rsidRDefault="007670CC" w:rsidP="007670CC">
            <w:pPr>
              <w:keepLines/>
              <w:ind w:left="175"/>
              <w:jc w:val="both"/>
              <w:rPr>
                <w:rFonts w:ascii="ISOCPEUR" w:hAnsi="ISOCPEUR"/>
                <w:color w:val="000000" w:themeColor="text1"/>
                <w:sz w:val="28"/>
                <w:szCs w:val="28"/>
              </w:rPr>
            </w:pPr>
            <w:r w:rsidRPr="00145E22">
              <w:rPr>
                <w:rFonts w:ascii="ISOCPEUR" w:hAnsi="ISOCPEUR" w:cs="ISOCPEUR"/>
                <w:sz w:val="28"/>
                <w:szCs w:val="28"/>
              </w:rPr>
              <w:t>Кабель-канал</w:t>
            </w:r>
            <w:r w:rsidRPr="00145E22">
              <w:rPr>
                <w:rFonts w:ascii="ISOCPEUR" w:hAnsi="ISOCPEUR" w:cs="ISOCPEUR"/>
                <w:sz w:val="28"/>
                <w:szCs w:val="28"/>
                <w:lang w:val="en-US"/>
              </w:rPr>
              <w:t xml:space="preserve"> 40х25</w:t>
            </w:r>
          </w:p>
        </w:tc>
        <w:tc>
          <w:tcPr>
            <w:tcW w:w="3686" w:type="dxa"/>
            <w:vAlign w:val="center"/>
          </w:tcPr>
          <w:p w14:paraId="5E8C5A81" w14:textId="41A4DF86" w:rsidR="007670CC" w:rsidRPr="003F6BD4" w:rsidRDefault="007670CC" w:rsidP="007670CC">
            <w:pPr>
              <w:keepLines/>
              <w:jc w:val="center"/>
              <w:rPr>
                <w:rFonts w:ascii="ISOCPEUR" w:hAnsi="ISOCPEUR"/>
                <w:bCs/>
                <w:sz w:val="28"/>
              </w:rPr>
            </w:pPr>
            <w:r w:rsidRPr="00145E22">
              <w:rPr>
                <w:rFonts w:ascii="ISOCPEUR" w:hAnsi="ISOCPEUR"/>
                <w:sz w:val="28"/>
                <w:szCs w:val="28"/>
              </w:rPr>
              <w:t>CKK11-040-025-1-K01</w:t>
            </w:r>
          </w:p>
        </w:tc>
        <w:tc>
          <w:tcPr>
            <w:tcW w:w="1560" w:type="dxa"/>
            <w:vAlign w:val="center"/>
          </w:tcPr>
          <w:p w14:paraId="4978ED11" w14:textId="77777777" w:rsidR="007670CC" w:rsidRPr="003F6BD4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F2B8130" w14:textId="6D1FDE56" w:rsidR="007670CC" w:rsidRPr="003F6BD4" w:rsidRDefault="007670CC" w:rsidP="007670CC">
            <w:pPr>
              <w:keepLines/>
              <w:ind w:left="-27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0307EA61" w14:textId="7AA16E18" w:rsidR="007670CC" w:rsidRPr="003F6BD4" w:rsidRDefault="007670CC" w:rsidP="007670CC">
            <w:pPr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145E22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61B739D8" w14:textId="497FBC8B" w:rsidR="007670CC" w:rsidRDefault="003B1917" w:rsidP="007670CC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14:paraId="4D32EC8F" w14:textId="5B75D5B6" w:rsidR="007670CC" w:rsidRPr="003F6BD4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5AA19AB" w14:textId="77777777" w:rsidR="007670CC" w:rsidRPr="003F6BD4" w:rsidRDefault="007670CC" w:rsidP="007670CC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7670CC" w:rsidRPr="004E7801" w14:paraId="0B12394F" w14:textId="77777777" w:rsidTr="005B1E56">
        <w:trPr>
          <w:trHeight w:val="454"/>
          <w:jc w:val="center"/>
        </w:trPr>
        <w:tc>
          <w:tcPr>
            <w:tcW w:w="1105" w:type="dxa"/>
            <w:vAlign w:val="center"/>
          </w:tcPr>
          <w:p w14:paraId="5E34C2A3" w14:textId="77777777" w:rsidR="007670CC" w:rsidRPr="00164CF0" w:rsidRDefault="007670CC" w:rsidP="007670CC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91BD330" w14:textId="6CD1671A" w:rsidR="007670CC" w:rsidRPr="003F6BD4" w:rsidRDefault="007670CC" w:rsidP="007670CC">
            <w:pPr>
              <w:keepLines/>
              <w:ind w:left="175"/>
              <w:jc w:val="both"/>
              <w:rPr>
                <w:rFonts w:ascii="ISOCPEUR" w:hAnsi="ISOCPEUR"/>
                <w:color w:val="000000" w:themeColor="text1"/>
                <w:sz w:val="28"/>
                <w:szCs w:val="28"/>
              </w:rPr>
            </w:pPr>
            <w:r w:rsidRPr="00CF0F99">
              <w:rPr>
                <w:rFonts w:ascii="ISOCPEUR" w:hAnsi="ISOCPEUR"/>
                <w:sz w:val="28"/>
                <w:szCs w:val="28"/>
                <w:lang w:bidi="hi-IN"/>
              </w:rPr>
              <w:t>Держатель оцинкованный односторонний, ∅ 13</w:t>
            </w:r>
          </w:p>
        </w:tc>
        <w:tc>
          <w:tcPr>
            <w:tcW w:w="3686" w:type="dxa"/>
            <w:vAlign w:val="center"/>
          </w:tcPr>
          <w:p w14:paraId="2B81A876" w14:textId="386D5478" w:rsidR="007670CC" w:rsidRPr="003F6BD4" w:rsidRDefault="007670CC" w:rsidP="007670CC">
            <w:pPr>
              <w:keepLines/>
              <w:jc w:val="center"/>
              <w:rPr>
                <w:rFonts w:ascii="ISOCPEUR" w:hAnsi="ISOCPEUR"/>
                <w:bCs/>
                <w:sz w:val="28"/>
              </w:rPr>
            </w:pPr>
            <w:r w:rsidRPr="00CF0F99">
              <w:rPr>
                <w:rFonts w:ascii="ISOCPEUR" w:hAnsi="ISOCPEUR"/>
                <w:sz w:val="28"/>
                <w:szCs w:val="28"/>
                <w:lang w:val="en-US" w:bidi="hi-IN"/>
              </w:rPr>
              <w:t>53340</w:t>
            </w:r>
          </w:p>
        </w:tc>
        <w:tc>
          <w:tcPr>
            <w:tcW w:w="1560" w:type="dxa"/>
            <w:vAlign w:val="center"/>
          </w:tcPr>
          <w:p w14:paraId="28289069" w14:textId="77777777" w:rsidR="007670CC" w:rsidRPr="003F6BD4" w:rsidRDefault="007670CC" w:rsidP="007670CC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738C1F2" w14:textId="554E5B88" w:rsidR="007670CC" w:rsidRPr="003F6BD4" w:rsidRDefault="007670CC" w:rsidP="007670CC">
            <w:pPr>
              <w:keepLines/>
              <w:ind w:left="-27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1775246D" w14:textId="2BF516B0" w:rsidR="007670CC" w:rsidRPr="003F6BD4" w:rsidRDefault="007670CC" w:rsidP="007670CC">
            <w:pPr>
              <w:jc w:val="center"/>
              <w:rPr>
                <w:rFonts w:ascii="ISOCPEUR" w:hAnsi="ISOCPEUR" w:cs="ISOCPEUR"/>
                <w:sz w:val="28"/>
                <w:szCs w:val="28"/>
              </w:rPr>
            </w:pPr>
            <w:proofErr w:type="spellStart"/>
            <w:r w:rsidRPr="002D0377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4033654" w14:textId="7315190E" w:rsidR="007670CC" w:rsidRDefault="003B1917" w:rsidP="007670CC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39</w:t>
            </w:r>
          </w:p>
        </w:tc>
        <w:tc>
          <w:tcPr>
            <w:tcW w:w="1418" w:type="dxa"/>
            <w:vAlign w:val="center"/>
          </w:tcPr>
          <w:p w14:paraId="0A47E7FF" w14:textId="77777777" w:rsidR="007670CC" w:rsidRPr="003F6BD4" w:rsidRDefault="007670CC" w:rsidP="007670CC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39BCCF3" w14:textId="77777777" w:rsidR="007670CC" w:rsidRPr="003F6BD4" w:rsidRDefault="007670CC" w:rsidP="007670CC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483D3010" w14:textId="77777777" w:rsidTr="00B96082">
        <w:trPr>
          <w:trHeight w:val="454"/>
          <w:jc w:val="center"/>
        </w:trPr>
        <w:tc>
          <w:tcPr>
            <w:tcW w:w="1105" w:type="dxa"/>
            <w:vAlign w:val="center"/>
          </w:tcPr>
          <w:p w14:paraId="06574431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5CDFB1F0" w14:textId="277CF278" w:rsidR="003A0459" w:rsidRPr="00CF0F99" w:rsidRDefault="003A0459" w:rsidP="003A0459">
            <w:pPr>
              <w:keepLines/>
              <w:ind w:left="175"/>
              <w:jc w:val="both"/>
              <w:rPr>
                <w:rFonts w:ascii="ISOCPEUR" w:hAnsi="ISOCPEUR"/>
                <w:sz w:val="28"/>
                <w:szCs w:val="28"/>
                <w:lang w:bidi="hi-IN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  <w:lang w:val="en-US" w:bidi="hi-IN"/>
              </w:rPr>
              <w:t>Кабель-канал</w:t>
            </w:r>
            <w:proofErr w:type="spellEnd"/>
            <w:r>
              <w:rPr>
                <w:rFonts w:ascii="ISOCPEUR" w:hAnsi="ISOCPEUR"/>
                <w:sz w:val="28"/>
                <w:szCs w:val="28"/>
                <w:lang w:val="en-US" w:bidi="hi-IN"/>
              </w:rPr>
              <w:t xml:space="preserve"> 25х16</w:t>
            </w:r>
          </w:p>
        </w:tc>
        <w:tc>
          <w:tcPr>
            <w:tcW w:w="3686" w:type="dxa"/>
            <w:vAlign w:val="center"/>
          </w:tcPr>
          <w:p w14:paraId="0CBA2F7D" w14:textId="5A58AF9B" w:rsidR="003A0459" w:rsidRPr="00CF0F9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4C4B97">
              <w:rPr>
                <w:rFonts w:ascii="ISOCPEUR" w:hAnsi="ISOCPEUR"/>
                <w:sz w:val="28"/>
                <w:szCs w:val="28"/>
                <w:lang w:val="en-US" w:bidi="hi-IN"/>
              </w:rPr>
              <w:t>CKK11-025-016-1-K01</w:t>
            </w:r>
          </w:p>
        </w:tc>
        <w:tc>
          <w:tcPr>
            <w:tcW w:w="1560" w:type="dxa"/>
            <w:vAlign w:val="center"/>
          </w:tcPr>
          <w:p w14:paraId="5DBC8615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470ABE5" w14:textId="1755C0ED" w:rsidR="003A0459" w:rsidRPr="005B4E86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E94612">
              <w:rPr>
                <w:rFonts w:ascii="ISOCPEUR" w:hAnsi="ISOCPEUR"/>
                <w:sz w:val="28"/>
                <w:szCs w:val="28"/>
                <w:lang w:val="en-US" w:bidi="hi-IN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117F48FC" w14:textId="6AACDA1F" w:rsidR="003A0459" w:rsidRPr="002D0377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5B1FA863" w14:textId="5C28D61A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455</w:t>
            </w:r>
          </w:p>
        </w:tc>
        <w:tc>
          <w:tcPr>
            <w:tcW w:w="1418" w:type="dxa"/>
            <w:vAlign w:val="center"/>
          </w:tcPr>
          <w:p w14:paraId="688BCAAF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5EB8AEB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3A06C008" w14:textId="77777777" w:rsidTr="0017607B">
        <w:trPr>
          <w:trHeight w:val="454"/>
          <w:jc w:val="center"/>
        </w:trPr>
        <w:tc>
          <w:tcPr>
            <w:tcW w:w="1105" w:type="dxa"/>
            <w:vAlign w:val="center"/>
          </w:tcPr>
          <w:p w14:paraId="740CA0A6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37BEAA1" w14:textId="7F6EB22B" w:rsidR="003A0459" w:rsidRPr="00CF0F99" w:rsidRDefault="003A0459" w:rsidP="003A0459">
            <w:pPr>
              <w:keepLines/>
              <w:ind w:left="175"/>
              <w:jc w:val="both"/>
              <w:rPr>
                <w:rFonts w:ascii="ISOCPEUR" w:hAnsi="ISOCPEUR"/>
                <w:sz w:val="28"/>
                <w:szCs w:val="28"/>
                <w:lang w:bidi="hi-IN"/>
              </w:rPr>
            </w:pPr>
            <w:r w:rsidRPr="004C4B97">
              <w:rPr>
                <w:rFonts w:ascii="ISOCPEUR" w:hAnsi="ISOCPEUR"/>
                <w:sz w:val="28"/>
                <w:szCs w:val="28"/>
                <w:lang w:bidi="hi-IN"/>
              </w:rPr>
              <w:t>Лента монтажная перфорированная 12х0,55</w:t>
            </w:r>
          </w:p>
        </w:tc>
        <w:tc>
          <w:tcPr>
            <w:tcW w:w="3686" w:type="dxa"/>
            <w:vAlign w:val="center"/>
          </w:tcPr>
          <w:p w14:paraId="63E4F2BC" w14:textId="75F24161" w:rsidR="003A0459" w:rsidRPr="00CF0F99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4C4B97">
              <w:rPr>
                <w:rFonts w:ascii="ISOCPEUR" w:hAnsi="ISOCPEUR"/>
                <w:sz w:val="28"/>
                <w:szCs w:val="28"/>
                <w:lang w:val="en-US" w:bidi="hi-IN"/>
              </w:rPr>
              <w:t>CLP1M-LP-12-055</w:t>
            </w:r>
          </w:p>
        </w:tc>
        <w:tc>
          <w:tcPr>
            <w:tcW w:w="1560" w:type="dxa"/>
            <w:vAlign w:val="center"/>
          </w:tcPr>
          <w:p w14:paraId="614104BD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65FBCD3" w14:textId="69C31282" w:rsidR="003A0459" w:rsidRPr="005B4E86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E94612">
              <w:rPr>
                <w:rFonts w:ascii="ISOCPEUR" w:hAnsi="ISOCPEUR"/>
                <w:sz w:val="28"/>
                <w:szCs w:val="28"/>
                <w:lang w:val="en-US" w:bidi="hi-IN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71DBAF49" w14:textId="2A787853" w:rsidR="003A0459" w:rsidRPr="002D0377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13E06C0C" w14:textId="0F7C3923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151</w:t>
            </w:r>
          </w:p>
        </w:tc>
        <w:tc>
          <w:tcPr>
            <w:tcW w:w="1418" w:type="dxa"/>
            <w:vAlign w:val="center"/>
          </w:tcPr>
          <w:p w14:paraId="239DCAD3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77AB88C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50F728E8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6B5220E5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8C4F451" w14:textId="7D697871" w:rsidR="003A0459" w:rsidRPr="003F6BD4" w:rsidRDefault="003A0459" w:rsidP="003A0459">
            <w:pPr>
              <w:keepLines/>
              <w:ind w:left="175"/>
              <w:jc w:val="both"/>
              <w:rPr>
                <w:rFonts w:ascii="ISOCPEUR" w:hAnsi="ISOCPEUR"/>
                <w:color w:val="000000" w:themeColor="text1"/>
                <w:sz w:val="28"/>
                <w:szCs w:val="28"/>
              </w:rPr>
            </w:pPr>
            <w:r w:rsidRPr="0094295A">
              <w:rPr>
                <w:rFonts w:ascii="ISOCPEUR" w:hAnsi="ISOCPEUR"/>
                <w:sz w:val="28"/>
                <w:szCs w:val="28"/>
              </w:rPr>
              <w:t>Труба ПВХ гибкая гофрированная ∅25 с протяжкой</w:t>
            </w:r>
          </w:p>
        </w:tc>
        <w:tc>
          <w:tcPr>
            <w:tcW w:w="3686" w:type="dxa"/>
            <w:vAlign w:val="center"/>
          </w:tcPr>
          <w:p w14:paraId="46DD9C78" w14:textId="523E89A6" w:rsidR="003A0459" w:rsidRPr="003F6BD4" w:rsidRDefault="003A0459" w:rsidP="003A0459">
            <w:pPr>
              <w:keepLines/>
              <w:jc w:val="center"/>
              <w:rPr>
                <w:rFonts w:ascii="ISOCPEUR" w:hAnsi="ISOCPEUR"/>
                <w:bCs/>
                <w:sz w:val="28"/>
              </w:rPr>
            </w:pPr>
            <w:r w:rsidRPr="0094295A">
              <w:rPr>
                <w:rStyle w:val="fontstyle01"/>
                <w:rFonts w:ascii="ISOCPEUR" w:hAnsi="ISOCPEUR"/>
                <w:sz w:val="28"/>
                <w:szCs w:val="28"/>
              </w:rPr>
              <w:t>91925</w:t>
            </w:r>
          </w:p>
        </w:tc>
        <w:tc>
          <w:tcPr>
            <w:tcW w:w="1560" w:type="dxa"/>
            <w:vAlign w:val="center"/>
          </w:tcPr>
          <w:p w14:paraId="3EC887A7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E08E643" w14:textId="44339639" w:rsidR="003A0459" w:rsidRPr="003F6BD4" w:rsidRDefault="003A0459" w:rsidP="003A0459">
            <w:pPr>
              <w:keepLines/>
              <w:ind w:left="-27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267674F4" w14:textId="0A16D849" w:rsidR="003A0459" w:rsidRPr="003F6BD4" w:rsidRDefault="003A0459" w:rsidP="003A0459">
            <w:pPr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4A2096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29717B99" w14:textId="4CE9D904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2844</w:t>
            </w:r>
          </w:p>
        </w:tc>
        <w:tc>
          <w:tcPr>
            <w:tcW w:w="1418" w:type="dxa"/>
            <w:vAlign w:val="center"/>
          </w:tcPr>
          <w:p w14:paraId="019F76F3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DA2FE00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6422E7FC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6AD1827F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2882E6A" w14:textId="65D31DC6" w:rsidR="003A0459" w:rsidRPr="003F6BD4" w:rsidRDefault="003A0459" w:rsidP="003A0459">
            <w:pPr>
              <w:keepLines/>
              <w:ind w:left="175"/>
              <w:jc w:val="both"/>
              <w:rPr>
                <w:rFonts w:ascii="ISOCPEUR" w:hAnsi="ISOCPEUR"/>
                <w:color w:val="000000" w:themeColor="text1"/>
                <w:sz w:val="28"/>
                <w:szCs w:val="28"/>
              </w:rPr>
            </w:pPr>
            <w:r w:rsidRPr="00E9225A">
              <w:rPr>
                <w:rFonts w:ascii="ISOCPEUR" w:hAnsi="ISOCPEUR"/>
                <w:sz w:val="28"/>
                <w:szCs w:val="28"/>
              </w:rPr>
              <w:t>Держатель оцинкованный односторонний, ∅</w:t>
            </w:r>
            <w:r>
              <w:rPr>
                <w:rFonts w:ascii="ISOCPEUR" w:hAnsi="ISOCPEUR"/>
                <w:sz w:val="28"/>
                <w:szCs w:val="28"/>
              </w:rPr>
              <w:t>25-26</w:t>
            </w:r>
          </w:p>
        </w:tc>
        <w:tc>
          <w:tcPr>
            <w:tcW w:w="3686" w:type="dxa"/>
            <w:vAlign w:val="center"/>
          </w:tcPr>
          <w:p w14:paraId="3D6937C1" w14:textId="6F2A1C8E" w:rsidR="003A0459" w:rsidRPr="003F6BD4" w:rsidRDefault="003A0459" w:rsidP="003A0459">
            <w:pPr>
              <w:keepLines/>
              <w:jc w:val="center"/>
              <w:rPr>
                <w:rFonts w:ascii="ISOCPEUR" w:hAnsi="ISOCPEUR"/>
                <w:bCs/>
                <w:sz w:val="28"/>
              </w:rPr>
            </w:pPr>
            <w:r>
              <w:rPr>
                <w:rFonts w:ascii="ISOCPEUR" w:hAnsi="ISOCPEUR"/>
                <w:sz w:val="28"/>
                <w:szCs w:val="28"/>
              </w:rPr>
              <w:t>53344</w:t>
            </w:r>
          </w:p>
        </w:tc>
        <w:tc>
          <w:tcPr>
            <w:tcW w:w="1560" w:type="dxa"/>
            <w:vAlign w:val="center"/>
          </w:tcPr>
          <w:p w14:paraId="088CB725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95AAA43" w14:textId="3D965571" w:rsidR="003A0459" w:rsidRPr="003F6BD4" w:rsidRDefault="003A0459" w:rsidP="003A0459">
            <w:pPr>
              <w:keepLines/>
              <w:ind w:left="-27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46427912" w14:textId="7B16923D" w:rsidR="003A0459" w:rsidRPr="003F6BD4" w:rsidRDefault="003A0459" w:rsidP="003A0459">
            <w:pPr>
              <w:jc w:val="center"/>
              <w:rPr>
                <w:rFonts w:ascii="ISOCPEUR" w:hAnsi="ISOCPEUR" w:cs="ISOCPEUR"/>
                <w:sz w:val="28"/>
                <w:szCs w:val="28"/>
              </w:rPr>
            </w:pPr>
            <w:proofErr w:type="spellStart"/>
            <w:r w:rsidRPr="002473DB">
              <w:rPr>
                <w:rFonts w:ascii="ISOCPEUR" w:hAnsi="ISOCPEUR" w:cs="ISOCPEUR"/>
                <w:color w:val="000000" w:themeColor="text1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7F2B923C" w14:textId="49B62D7C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12324</w:t>
            </w:r>
          </w:p>
        </w:tc>
        <w:tc>
          <w:tcPr>
            <w:tcW w:w="1418" w:type="dxa"/>
            <w:vAlign w:val="center"/>
          </w:tcPr>
          <w:p w14:paraId="4595FAD0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5C3D083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14B31433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732901D0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737858C" w14:textId="20E34035" w:rsidR="003A0459" w:rsidRPr="003F6BD4" w:rsidRDefault="003A0459" w:rsidP="003A0459">
            <w:pPr>
              <w:keepLines/>
              <w:ind w:left="175"/>
              <w:jc w:val="both"/>
              <w:rPr>
                <w:rFonts w:ascii="ISOCPEUR" w:hAnsi="ISOCPEUR"/>
                <w:color w:val="000000" w:themeColor="text1"/>
                <w:sz w:val="28"/>
                <w:szCs w:val="28"/>
              </w:rPr>
            </w:pPr>
            <w:r w:rsidRPr="005B4E86">
              <w:rPr>
                <w:rFonts w:ascii="ISOCPEUR" w:hAnsi="ISOCPEUR" w:cs="ISOCPEUR"/>
                <w:sz w:val="28"/>
                <w:szCs w:val="28"/>
              </w:rPr>
              <w:t>Труба ПВХ жесткая гладкая ∅50</w:t>
            </w:r>
          </w:p>
        </w:tc>
        <w:tc>
          <w:tcPr>
            <w:tcW w:w="3686" w:type="dxa"/>
            <w:vAlign w:val="center"/>
          </w:tcPr>
          <w:p w14:paraId="780AFE6F" w14:textId="49230493" w:rsidR="003A0459" w:rsidRPr="003F6BD4" w:rsidRDefault="003A0459" w:rsidP="003A0459">
            <w:pPr>
              <w:keepLines/>
              <w:jc w:val="center"/>
              <w:rPr>
                <w:rFonts w:ascii="ISOCPEUR" w:hAnsi="ISOCPEUR"/>
                <w:bCs/>
                <w:sz w:val="28"/>
              </w:rPr>
            </w:pPr>
            <w:r w:rsidRPr="005B4E86">
              <w:rPr>
                <w:rFonts w:ascii="ISOCPEUR" w:hAnsi="ISOCPEUR"/>
                <w:sz w:val="28"/>
                <w:szCs w:val="28"/>
                <w:lang w:val="en-US" w:bidi="hi-IN"/>
              </w:rPr>
              <w:t>63950</w:t>
            </w:r>
          </w:p>
        </w:tc>
        <w:tc>
          <w:tcPr>
            <w:tcW w:w="1560" w:type="dxa"/>
            <w:vAlign w:val="center"/>
          </w:tcPr>
          <w:p w14:paraId="58CFD977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8D68EDC" w14:textId="5F7354A4" w:rsidR="003A0459" w:rsidRPr="003F6BD4" w:rsidRDefault="003A0459" w:rsidP="003A0459">
            <w:pPr>
              <w:keepLines/>
              <w:ind w:left="-27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1A336597" w14:textId="6682FE3A" w:rsidR="003A0459" w:rsidRPr="003F6BD4" w:rsidRDefault="003A0459" w:rsidP="003A0459">
            <w:pPr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40CD1943" w14:textId="6ACA6BE4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14:paraId="174EFD27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C528487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4B9F829E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240F7C3F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11E4D37" w14:textId="5DBDD430" w:rsidR="003A0459" w:rsidRPr="00E83CF8" w:rsidRDefault="003A0459" w:rsidP="003A0459">
            <w:pPr>
              <w:keepLines/>
              <w:spacing w:before="240"/>
              <w:ind w:left="175"/>
              <w:rPr>
                <w:rFonts w:ascii="ISOCPEUR" w:hAnsi="ISOCPEUR" w:cs="ISOCPEUR"/>
                <w:sz w:val="28"/>
                <w:szCs w:val="28"/>
              </w:rPr>
            </w:pPr>
            <w:r w:rsidRPr="001A47FD">
              <w:rPr>
                <w:rFonts w:ascii="ISOCPEUR" w:hAnsi="ISOCPEUR"/>
                <w:sz w:val="28"/>
                <w:szCs w:val="28"/>
                <w:lang w:bidi="hi-IN"/>
              </w:rPr>
              <w:t xml:space="preserve">Хомут 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для тяжелых нагрузок 47-51мм (1</w:t>
            </w:r>
            <w:r w:rsidRPr="00076B10">
              <w:rPr>
                <w:rFonts w:ascii="ISOCPEUR" w:hAnsi="ISOCPEUR"/>
                <w:sz w:val="28"/>
                <w:szCs w:val="28"/>
                <w:lang w:bidi="hi-IN"/>
              </w:rPr>
              <w:t>”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1/2</w:t>
            </w:r>
            <w:r w:rsidRPr="00076B10">
              <w:rPr>
                <w:rFonts w:ascii="ISOCPEUR" w:hAnsi="ISOCPEUR"/>
                <w:sz w:val="28"/>
                <w:szCs w:val="28"/>
                <w:lang w:bidi="hi-IN"/>
              </w:rPr>
              <w:t>)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, М8</w:t>
            </w:r>
          </w:p>
        </w:tc>
        <w:tc>
          <w:tcPr>
            <w:tcW w:w="3686" w:type="dxa"/>
            <w:vAlign w:val="center"/>
          </w:tcPr>
          <w:p w14:paraId="0284DFAC" w14:textId="56821D5D" w:rsidR="003A0459" w:rsidRPr="00E83CF8" w:rsidRDefault="003A0459" w:rsidP="003A0459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7F3F93">
              <w:rPr>
                <w:rFonts w:ascii="ISOCPEUR" w:hAnsi="ISOCPEUR"/>
                <w:sz w:val="28"/>
                <w:szCs w:val="28"/>
              </w:rPr>
              <w:t>6040-112</w:t>
            </w:r>
          </w:p>
        </w:tc>
        <w:tc>
          <w:tcPr>
            <w:tcW w:w="1560" w:type="dxa"/>
            <w:vAlign w:val="center"/>
          </w:tcPr>
          <w:p w14:paraId="3E856ECD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FF87EFC" w14:textId="58AD5026" w:rsidR="003A0459" w:rsidRPr="0084447E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lang w:bidi="hi-IN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1B2C3FDF" w14:textId="7C1243F9" w:rsidR="003A0459" w:rsidRPr="004A2096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5B4E86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0B9B1BF1" w14:textId="745AA15F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14:paraId="588B9C6E" w14:textId="77777777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EFD046B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3C7F233E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2ACA3B15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B497031" w14:textId="27268209" w:rsidR="003A0459" w:rsidRPr="00E83CF8" w:rsidRDefault="003A0459" w:rsidP="003A0459">
            <w:pPr>
              <w:keepLines/>
              <w:ind w:left="175"/>
              <w:jc w:val="both"/>
              <w:rPr>
                <w:rFonts w:ascii="ISOCPEUR" w:hAnsi="ISOCPEUR" w:cs="ISOCPEUR"/>
                <w:sz w:val="28"/>
                <w:szCs w:val="28"/>
              </w:rPr>
            </w:pPr>
            <w:r w:rsidRPr="007F3F93">
              <w:rPr>
                <w:rFonts w:ascii="ISOCPEUR" w:hAnsi="ISOCPEUR"/>
                <w:sz w:val="28"/>
                <w:szCs w:val="28"/>
              </w:rPr>
              <w:t>Забивной анкер М8</w:t>
            </w:r>
          </w:p>
        </w:tc>
        <w:tc>
          <w:tcPr>
            <w:tcW w:w="3686" w:type="dxa"/>
            <w:vAlign w:val="center"/>
          </w:tcPr>
          <w:p w14:paraId="3B61E04B" w14:textId="0B576039" w:rsidR="003A0459" w:rsidRPr="00E83CF8" w:rsidRDefault="003A0459" w:rsidP="003A0459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  <w:lang w:val="en-US" w:bidi="hi-IN"/>
              </w:rPr>
              <w:t>CM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400830</w:t>
            </w:r>
          </w:p>
        </w:tc>
        <w:tc>
          <w:tcPr>
            <w:tcW w:w="1560" w:type="dxa"/>
            <w:vAlign w:val="center"/>
          </w:tcPr>
          <w:p w14:paraId="34E66494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5AD589D" w14:textId="32133317" w:rsidR="003A0459" w:rsidRPr="00052F27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662D2027" w14:textId="1D2DAB53" w:rsidR="003A0459" w:rsidRPr="004A2096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5B4E86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6C375CF2" w14:textId="38928D70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14:paraId="22F59585" w14:textId="52948933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275CE7B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675C8473" w14:textId="77777777" w:rsidTr="00F9513C">
        <w:trPr>
          <w:trHeight w:val="454"/>
          <w:jc w:val="center"/>
        </w:trPr>
        <w:tc>
          <w:tcPr>
            <w:tcW w:w="1105" w:type="dxa"/>
            <w:vAlign w:val="center"/>
          </w:tcPr>
          <w:p w14:paraId="557EB981" w14:textId="77777777" w:rsidR="003A0459" w:rsidRPr="00164CF0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799F5EC1" w14:textId="6D09F316" w:rsidR="003A0459" w:rsidRPr="00E83CF8" w:rsidRDefault="003A0459" w:rsidP="003A0459">
            <w:pPr>
              <w:keepLines/>
              <w:ind w:left="175"/>
              <w:jc w:val="both"/>
              <w:rPr>
                <w:rFonts w:ascii="ISOCPEUR" w:hAnsi="ISOCPEUR" w:cs="ISOCPEUR"/>
                <w:sz w:val="28"/>
                <w:szCs w:val="28"/>
              </w:rPr>
            </w:pPr>
            <w:proofErr w:type="spellStart"/>
            <w:r w:rsidRPr="005B4E86">
              <w:rPr>
                <w:rFonts w:ascii="ISOCPEUR" w:hAnsi="ISOCPEUR"/>
                <w:sz w:val="28"/>
                <w:szCs w:val="28"/>
                <w:lang w:val="en-US" w:bidi="hi-IN"/>
              </w:rPr>
              <w:t>Шпилька</w:t>
            </w:r>
            <w:proofErr w:type="spellEnd"/>
            <w:r w:rsidRPr="005B4E86">
              <w:rPr>
                <w:rFonts w:ascii="ISOCPEUR" w:hAnsi="ISOCPEUR"/>
                <w:sz w:val="28"/>
                <w:szCs w:val="28"/>
                <w:lang w:val="en-US" w:bidi="hi-IN"/>
              </w:rPr>
              <w:t xml:space="preserve"> М8х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2</w:t>
            </w:r>
            <w:r w:rsidRPr="005B4E86">
              <w:rPr>
                <w:rFonts w:ascii="ISOCPEUR" w:hAnsi="ISOCPEUR"/>
                <w:sz w:val="28"/>
                <w:szCs w:val="28"/>
                <w:lang w:bidi="hi-IN"/>
              </w:rPr>
              <w:t>000</w:t>
            </w:r>
          </w:p>
        </w:tc>
        <w:tc>
          <w:tcPr>
            <w:tcW w:w="3686" w:type="dxa"/>
            <w:vAlign w:val="center"/>
          </w:tcPr>
          <w:p w14:paraId="72030A98" w14:textId="31BF9405" w:rsidR="003A0459" w:rsidRPr="00E83CF8" w:rsidRDefault="003A0459" w:rsidP="003A0459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  <w:lang w:val="en-US" w:bidi="hi-IN"/>
              </w:rPr>
              <w:t>CM200802</w:t>
            </w:r>
          </w:p>
        </w:tc>
        <w:tc>
          <w:tcPr>
            <w:tcW w:w="1560" w:type="dxa"/>
            <w:vAlign w:val="center"/>
          </w:tcPr>
          <w:p w14:paraId="79BA6C6A" w14:textId="77777777" w:rsidR="003A0459" w:rsidRPr="003F6BD4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FDE20CE" w14:textId="1D9E5591" w:rsidR="003A0459" w:rsidRPr="00052F27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079D7A3F" w14:textId="4E293045" w:rsidR="003A0459" w:rsidRPr="004A2096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5B4E86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F677CA8" w14:textId="2C14B077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00261499" w14:textId="27603A74" w:rsidR="003A0459" w:rsidRPr="003F6BD4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FF0E3B5" w14:textId="77777777" w:rsidR="003A0459" w:rsidRPr="003F6BD4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73EE5C15" w14:textId="77777777" w:rsidTr="0096172F">
        <w:trPr>
          <w:trHeight w:val="454"/>
          <w:jc w:val="center"/>
        </w:trPr>
        <w:tc>
          <w:tcPr>
            <w:tcW w:w="1105" w:type="dxa"/>
            <w:vAlign w:val="center"/>
          </w:tcPr>
          <w:p w14:paraId="45172AF6" w14:textId="77777777" w:rsidR="003A0459" w:rsidRPr="005C3F87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24D7E5F4" w14:textId="50B679FB" w:rsidR="003A0459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0A2FC5">
              <w:rPr>
                <w:rFonts w:ascii="ISOCPEUR" w:hAnsi="ISOCPEUR"/>
                <w:sz w:val="28"/>
                <w:szCs w:val="28"/>
              </w:rPr>
              <w:t>Металлический дюбель для газобетона</w:t>
            </w:r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E9225A">
              <w:rPr>
                <w:rFonts w:ascii="ISOCPEUR" w:hAnsi="ISOCPEUR"/>
                <w:sz w:val="28"/>
                <w:szCs w:val="28"/>
              </w:rPr>
              <w:t>∅</w:t>
            </w:r>
            <w:r>
              <w:rPr>
                <w:rFonts w:ascii="ISOCPEUR" w:hAnsi="ISOCPEUR"/>
                <w:sz w:val="28"/>
                <w:szCs w:val="28"/>
              </w:rPr>
              <w:t xml:space="preserve">5, </w:t>
            </w:r>
            <w:r w:rsidRPr="00164CF0">
              <w:rPr>
                <w:rFonts w:ascii="ISOCPEUR" w:hAnsi="ISOCPEUR"/>
                <w:sz w:val="28"/>
                <w:szCs w:val="28"/>
              </w:rPr>
              <w:t>L</w:t>
            </w:r>
            <w:r w:rsidRPr="000A2FC5">
              <w:rPr>
                <w:rFonts w:ascii="ISOCPEUR" w:hAnsi="ISOCPEUR"/>
                <w:sz w:val="28"/>
                <w:szCs w:val="28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0мм</w:t>
            </w:r>
          </w:p>
        </w:tc>
        <w:tc>
          <w:tcPr>
            <w:tcW w:w="3686" w:type="dxa"/>
            <w:vAlign w:val="center"/>
          </w:tcPr>
          <w:p w14:paraId="099D792B" w14:textId="03728102" w:rsidR="003A0459" w:rsidRPr="00B610EB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  <w:lang w:val="en-US" w:bidi="hi-IN"/>
              </w:rPr>
              <w:t>CM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280530</w:t>
            </w:r>
          </w:p>
        </w:tc>
        <w:tc>
          <w:tcPr>
            <w:tcW w:w="1560" w:type="dxa"/>
            <w:vAlign w:val="center"/>
          </w:tcPr>
          <w:p w14:paraId="793E0A95" w14:textId="77777777" w:rsidR="003A0459" w:rsidRPr="0094295A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5C28FD86" w14:textId="5ACBCFA4" w:rsidR="003A0459" w:rsidRPr="001A72D4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2B92E036" w14:textId="120B14C9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F0B62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3CB04BFD" w14:textId="78F04823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13834</w:t>
            </w:r>
          </w:p>
        </w:tc>
        <w:tc>
          <w:tcPr>
            <w:tcW w:w="1418" w:type="dxa"/>
            <w:vAlign w:val="center"/>
          </w:tcPr>
          <w:p w14:paraId="525FF09E" w14:textId="31AF2E36" w:rsidR="003A0459" w:rsidRPr="00721B55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59EB0B8" w14:textId="77777777" w:rsidR="003A0459" w:rsidRPr="004E7801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5F774496" w14:textId="77777777" w:rsidTr="0096172F">
        <w:trPr>
          <w:trHeight w:val="454"/>
          <w:jc w:val="center"/>
        </w:trPr>
        <w:tc>
          <w:tcPr>
            <w:tcW w:w="1105" w:type="dxa"/>
            <w:vAlign w:val="center"/>
          </w:tcPr>
          <w:p w14:paraId="6DB62738" w14:textId="77777777" w:rsidR="003A0459" w:rsidRPr="005C3F87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000B8104" w14:textId="7D8F19B6" w:rsidR="003A0459" w:rsidRPr="000A2FC5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164CF0">
              <w:rPr>
                <w:rFonts w:ascii="ISOCPEUR" w:hAnsi="ISOCPEUR"/>
                <w:sz w:val="28"/>
                <w:szCs w:val="28"/>
              </w:rPr>
              <w:t>Саморез стальной оци</w:t>
            </w:r>
            <w:r>
              <w:rPr>
                <w:rFonts w:ascii="ISOCPEUR" w:hAnsi="ISOCPEUR"/>
                <w:sz w:val="28"/>
                <w:szCs w:val="28"/>
              </w:rPr>
              <w:t>нкованный, с пресс-шайбой 4.2x32</w:t>
            </w:r>
          </w:p>
        </w:tc>
        <w:tc>
          <w:tcPr>
            <w:tcW w:w="3686" w:type="dxa"/>
            <w:vAlign w:val="center"/>
          </w:tcPr>
          <w:p w14:paraId="546118B2" w14:textId="75DA588B" w:rsidR="003A0459" w:rsidRPr="00AF0B62" w:rsidRDefault="003A0459" w:rsidP="003A0459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>
              <w:rPr>
                <w:rFonts w:ascii="ISOCPEUR" w:hAnsi="ISOCPEUR"/>
                <w:color w:val="000000"/>
                <w:sz w:val="28"/>
                <w:szCs w:val="28"/>
              </w:rPr>
              <w:t>CM275032</w:t>
            </w:r>
          </w:p>
        </w:tc>
        <w:tc>
          <w:tcPr>
            <w:tcW w:w="1560" w:type="dxa"/>
            <w:vAlign w:val="center"/>
          </w:tcPr>
          <w:p w14:paraId="2BFD3EE1" w14:textId="77777777" w:rsidR="003A0459" w:rsidRPr="0094295A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2D621987" w14:textId="5483CF65" w:rsidR="003A0459" w:rsidRPr="005B4E86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5B4E8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277A1714" w14:textId="0438CC87" w:rsidR="003A0459" w:rsidRPr="00AF0B62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F0B62">
              <w:rPr>
                <w:rFonts w:ascii="ISOCPEUR" w:hAnsi="ISOCPEUR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1" w:type="dxa"/>
            <w:vAlign w:val="center"/>
          </w:tcPr>
          <w:p w14:paraId="11D4153D" w14:textId="35737C68" w:rsidR="003A0459" w:rsidRPr="009E7505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13834</w:t>
            </w:r>
          </w:p>
        </w:tc>
        <w:tc>
          <w:tcPr>
            <w:tcW w:w="1418" w:type="dxa"/>
            <w:vAlign w:val="center"/>
          </w:tcPr>
          <w:p w14:paraId="103F76C4" w14:textId="77777777" w:rsidR="003A0459" w:rsidRPr="00721B55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DBBFA1E" w14:textId="77777777" w:rsidR="003A0459" w:rsidRPr="004E7801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3A0459" w:rsidRPr="004E7801" w14:paraId="156094DB" w14:textId="77777777" w:rsidTr="0096172F">
        <w:trPr>
          <w:trHeight w:val="454"/>
          <w:jc w:val="center"/>
        </w:trPr>
        <w:tc>
          <w:tcPr>
            <w:tcW w:w="1105" w:type="dxa"/>
            <w:vAlign w:val="center"/>
          </w:tcPr>
          <w:p w14:paraId="5DA995E2" w14:textId="77777777" w:rsidR="003A0459" w:rsidRPr="005C3F87" w:rsidRDefault="003A0459" w:rsidP="003A045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543" w:type="dxa"/>
            <w:vAlign w:val="center"/>
          </w:tcPr>
          <w:p w14:paraId="4DE7EE25" w14:textId="4334A012" w:rsidR="003A0459" w:rsidRPr="00164CF0" w:rsidRDefault="003A0459" w:rsidP="003A045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5A7E29F" w14:textId="77777777" w:rsidR="003A0459" w:rsidRDefault="003A0459" w:rsidP="003A0459">
            <w:pPr>
              <w:keepLines/>
              <w:jc w:val="center"/>
              <w:rPr>
                <w:rFonts w:ascii="ISOCPEUR" w:hAnsi="ISOCPEUR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4ADDE28" w14:textId="77777777" w:rsidR="003A0459" w:rsidRPr="0094295A" w:rsidRDefault="003A0459" w:rsidP="003A045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D3069B1" w14:textId="77777777" w:rsidR="003A0459" w:rsidRPr="005B4E86" w:rsidRDefault="003A0459" w:rsidP="003A045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55377E2" w14:textId="77777777" w:rsidR="003A0459" w:rsidRPr="00AF0B62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E2ABEA3" w14:textId="77777777" w:rsidR="003A0459" w:rsidRDefault="003A0459" w:rsidP="003A0459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8E0737D" w14:textId="77777777" w:rsidR="003A0459" w:rsidRPr="00721B55" w:rsidRDefault="003A0459" w:rsidP="003A045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5BB816A" w14:textId="77777777" w:rsidR="003A0459" w:rsidRPr="004E7801" w:rsidRDefault="003A0459" w:rsidP="003A0459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</w:tbl>
    <w:p w14:paraId="2B50017E" w14:textId="77777777" w:rsidR="00570F78" w:rsidRPr="00781E5E" w:rsidRDefault="00570F78" w:rsidP="00E533DA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default" r:id="rId9"/>
      <w:footerReference w:type="default" r:id="rId10"/>
      <w:headerReference w:type="first" r:id="rId11"/>
      <w:footerReference w:type="first" r:id="rId12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6795" w14:textId="77777777" w:rsidR="00CB085B" w:rsidRDefault="00CB085B">
      <w:r>
        <w:separator/>
      </w:r>
    </w:p>
  </w:endnote>
  <w:endnote w:type="continuationSeparator" w:id="0">
    <w:p w14:paraId="59D81AEF" w14:textId="77777777" w:rsidR="00CB085B" w:rsidRDefault="00CB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5BB9" w14:textId="77777777" w:rsidR="00CB6907" w:rsidRPr="00A347F5" w:rsidRDefault="00CB6907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CB6907" w:rsidRPr="00A347F5" w14:paraId="72BA515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14:paraId="0A7FB60E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14:paraId="6077F580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7512151A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51C06BF9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14:paraId="5DFB0E17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03587202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14:paraId="731A6E8C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A347F5">
            <w:rPr>
              <w:rFonts w:ascii="ISOCPEUR" w:hAnsi="ISOCPEUR"/>
              <w:sz w:val="24"/>
            </w:rPr>
            <w:t>Спецификация</w:t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14:paraId="580FD70F" w14:textId="77777777" w:rsidR="00CB6907" w:rsidRPr="00A347F5" w:rsidRDefault="00CB6907" w:rsidP="00AF6FB5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CB6907" w:rsidRPr="00A347F5" w14:paraId="6580122C" w14:textId="77777777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14:paraId="70D01A60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14:paraId="7A90BAB3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1D575F8A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3BF8E402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14:paraId="56500761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5737E83B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14:paraId="16D51107" w14:textId="77777777" w:rsidR="00CB6907" w:rsidRPr="00A347F5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14:paraId="06FAFB1C" w14:textId="0B611BD1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 w:rsidR="007670CC">
            <w:rPr>
              <w:rFonts w:ascii="ISOCPEUR" w:hAnsi="ISOCPEUR"/>
              <w:noProof/>
              <w:sz w:val="20"/>
              <w:szCs w:val="20"/>
            </w:rPr>
            <w:t>3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CB6907" w:rsidRPr="00A347F5" w14:paraId="00379E32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7D461A3E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0569AAD2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 xml:space="preserve">Код </w:t>
          </w:r>
          <w:proofErr w:type="spellStart"/>
          <w:r w:rsidRPr="00A347F5">
            <w:rPr>
              <w:rFonts w:ascii="ISOCPEUR" w:hAnsi="ISOCPEUR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1CAFC27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2338310C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14:paraId="3DBE5AC6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AAD275C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14:paraId="6FCBCE8F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14:paraId="78C0317E" w14:textId="77777777" w:rsidR="00CB6907" w:rsidRPr="00A347F5" w:rsidRDefault="00CB690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14:paraId="70BC9B89" w14:textId="6D97AF0B" w:rsidR="00CB6907" w:rsidRPr="00A347F5" w:rsidRDefault="00CB6907" w:rsidP="0074429B">
    <w:pPr>
      <w:pStyle w:val="a6"/>
      <w:spacing w:before="0"/>
      <w:rPr>
        <w:rFonts w:ascii="ISOCPEUR" w:hAnsi="ISOCPEUR"/>
        <w:sz w:val="2"/>
        <w:szCs w:val="2"/>
      </w:rPr>
    </w:pPr>
    <w:r w:rsidRPr="00A347F5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E18A3F" wp14:editId="5D96646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340" cy="0"/>
              <wp:effectExtent l="0" t="0" r="0" b="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43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B65F42" id="Line 1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85E7" w14:textId="77777777" w:rsidR="00CB6907" w:rsidRPr="0096307C" w:rsidRDefault="00CB6907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CB6907" w:rsidRPr="0096307C" w14:paraId="43FD42BE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A7FA624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E1587E5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4B0B4DB5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BB0F9CA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F6B767A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8ACF3B8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14:paraId="1E0ECC09" w14:textId="77777777" w:rsidR="00CB6907" w:rsidRPr="0096307C" w:rsidRDefault="00CB6907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14:paraId="38B64837" w14:textId="77777777" w:rsidR="00CB6907" w:rsidRPr="0096307C" w:rsidRDefault="00CB6907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CB6907" w:rsidRPr="0096307C" w14:paraId="1FEF037F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5F647EA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431D47E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6B1C29B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C83B689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3FE73EC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3B1E985" w14:textId="77777777" w:rsidR="00CB6907" w:rsidRPr="0096307C" w:rsidRDefault="00CB690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14:paraId="6B58636A" w14:textId="77777777" w:rsidR="00CB6907" w:rsidRPr="0096307C" w:rsidRDefault="00CB690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14:paraId="38EABA04" w14:textId="77777777" w:rsidR="00CB6907" w:rsidRPr="0096307C" w:rsidRDefault="00CB690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CB6907" w:rsidRPr="0096307C" w14:paraId="39D646E3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2F65E306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2C32662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3A46933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5649D13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FEAA9AF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87C78DC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14:paraId="5331D572" w14:textId="26C0B5EA" w:rsidR="00CB6907" w:rsidRPr="00C65A48" w:rsidRDefault="00CB6907" w:rsidP="004E3B89">
          <w:pPr>
            <w:pStyle w:val="a6"/>
            <w:keepLines/>
            <w:rPr>
              <w:rFonts w:ascii="ISOCPEUR" w:hAnsi="ISOCPEUR"/>
              <w:sz w:val="24"/>
            </w:rPr>
          </w:pPr>
        </w:p>
      </w:tc>
    </w:tr>
    <w:tr w:rsidR="00CB6907" w:rsidRPr="0096307C" w14:paraId="086540BA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C6A4F73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76D893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B5F6B8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6ACD1A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EF35206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579E9B07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14:paraId="7AAE3647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</w:tr>
    <w:tr w:rsidR="00CB6907" w:rsidRPr="0096307C" w14:paraId="5E49EEF8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F70C7A9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4A858B1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 xml:space="preserve">Код </w:t>
          </w:r>
          <w:proofErr w:type="spellStart"/>
          <w:r w:rsidRPr="0096307C">
            <w:rPr>
              <w:rFonts w:ascii="ISOCPEUR" w:hAnsi="ISOCPEUR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95F3DEB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75D71C03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585A8F68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53C6D69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14:paraId="1A3E2CD0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CB6907" w:rsidRPr="0096307C" w14:paraId="3F8CAF18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14:paraId="55617DE7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14:paraId="1827F0A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14:paraId="4F47A8BB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14:paraId="0B20F00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09A49A61" w14:textId="34B25A98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14:paraId="0AC33550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14:paraId="7DE0E8C5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14:paraId="384EBBF0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CB6907" w:rsidRPr="0096307C" w14:paraId="62A80669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1325FB72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32C021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A58A5EA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5E1C404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7129CEA0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14:paraId="6BE8D605" w14:textId="77777777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r>
            <w:rPr>
              <w:rFonts w:ascii="ISOCPEUR" w:hAnsi="ISOCPEUR"/>
              <w:sz w:val="20"/>
              <w:szCs w:val="20"/>
            </w:rPr>
            <w:t>Р</w:t>
          </w: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14:paraId="5E676E6F" w14:textId="4A26F0CC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7670CC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14:paraId="41047277" w14:textId="74DD7C76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NUMPAGES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7670CC">
            <w:rPr>
              <w:rFonts w:ascii="ISOCPEUR" w:hAnsi="ISOCPEUR"/>
              <w:noProof/>
              <w:sz w:val="20"/>
              <w:szCs w:val="20"/>
            </w:rPr>
            <w:t>3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CB6907" w:rsidRPr="0096307C" w14:paraId="2B916017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30AD969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243873C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3A7C676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36758984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56294EF7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14:paraId="09C7348C" w14:textId="77777777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14:paraId="3A379808" w14:textId="77777777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14:paraId="01D03517" w14:textId="77777777" w:rsidR="00CB6907" w:rsidRPr="0096307C" w:rsidRDefault="00CB6907" w:rsidP="004C1BC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CB6907" w:rsidRPr="0096307C" w14:paraId="51C5B556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32016B2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11367F6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087EBCF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596E51D0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78457BB1" w14:textId="6E66A9FB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>
            <w:rPr>
              <w:rFonts w:ascii="ISOCPEUR" w:hAnsi="ISOCPEUR"/>
              <w:sz w:val="24"/>
            </w:rPr>
            <w:t xml:space="preserve"> оборудования</w:t>
          </w: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14:paraId="1CA71B0E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CB6907" w:rsidRPr="0096307C" w14:paraId="3F37BDC4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28CA887F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7CE34B52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6CD8B2A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0660A633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14:paraId="44D4A122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14:paraId="2C366E71" w14:textId="77777777" w:rsidR="00CB6907" w:rsidRPr="0096307C" w:rsidRDefault="00CB6907" w:rsidP="004C1BC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CB6907" w:rsidRPr="0096307C" w14:paraId="4D82F022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14:paraId="5877E470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14:paraId="0A838D88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14:paraId="73D96302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14:paraId="75B8444D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14:paraId="3921327D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14:paraId="499AAA45" w14:textId="77777777" w:rsidR="00CB6907" w:rsidRPr="0096307C" w:rsidRDefault="00CB6907" w:rsidP="004C1BC5">
          <w:pPr>
            <w:pStyle w:val="a6"/>
            <w:keepLines/>
            <w:rPr>
              <w:rFonts w:ascii="ISOCPEUR" w:hAnsi="ISOCPEUR"/>
            </w:rPr>
          </w:pPr>
        </w:p>
      </w:tc>
    </w:tr>
  </w:tbl>
  <w:p w14:paraId="334324BD" w14:textId="2283C8F2" w:rsidR="00CB6907" w:rsidRPr="0096307C" w:rsidRDefault="00CB6907" w:rsidP="0074429B">
    <w:pPr>
      <w:pStyle w:val="a6"/>
      <w:spacing w:before="0"/>
      <w:rPr>
        <w:rFonts w:ascii="ISOCPEUR" w:hAnsi="ISOCPEUR"/>
        <w:sz w:val="2"/>
        <w:szCs w:val="2"/>
      </w:rPr>
    </w:pPr>
    <w:r w:rsidRPr="0096307C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5FB448" wp14:editId="3955900B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150" cy="0"/>
              <wp:effectExtent l="0" t="0" r="0" b="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81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216C58" id="Line 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A368A" w14:textId="77777777" w:rsidR="00CB085B" w:rsidRDefault="00CB085B">
      <w:r>
        <w:separator/>
      </w:r>
    </w:p>
  </w:footnote>
  <w:footnote w:type="continuationSeparator" w:id="0">
    <w:p w14:paraId="14C8FAD2" w14:textId="77777777" w:rsidR="00CB085B" w:rsidRDefault="00CB0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E736" w14:textId="64096947" w:rsidR="00CB6907" w:rsidRPr="00070438" w:rsidRDefault="00CB6907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B8D574" wp14:editId="46952DC3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CB6907" w:rsidRPr="00AF6FB5" w14:paraId="4985B0A8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F9411E3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E7F023C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CB6907" w:rsidRPr="00AF6FB5" w14:paraId="22531FBB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8D6F659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9B57B96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CB6907" w:rsidRPr="00AF6FB5" w14:paraId="7970711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9F51489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7A21B02C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9B01304" w14:textId="77777777" w:rsidR="00CB6907" w:rsidRDefault="00CB6907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8D57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1.2pt;margin-top:564.7pt;width:43.55pt;height:25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CB6907" w:rsidRPr="00AF6FB5" w14:paraId="4985B0A8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F9411E3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E7F023C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B6907" w:rsidRPr="00AF6FB5" w14:paraId="22531FBB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8D6F659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9B57B96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CB6907" w:rsidRPr="00AF6FB5" w14:paraId="7970711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9F51489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7A21B02C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9B01304" w14:textId="77777777" w:rsidR="00CB6907" w:rsidRDefault="00CB6907" w:rsidP="00CB1828"/>
                </w:txbxContent>
              </v:textbox>
            </v:shape>
          </w:pict>
        </mc:Fallback>
      </mc:AlternateContent>
    </w:r>
  </w:p>
  <w:p w14:paraId="43AE0179" w14:textId="77777777" w:rsidR="00CB6907" w:rsidRPr="00F923C0" w:rsidRDefault="00CB6907" w:rsidP="00F923C0">
    <w:pPr>
      <w:pStyle w:val="a7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4157" w14:textId="32B87ABB" w:rsidR="00CB6907" w:rsidRPr="00070438" w:rsidRDefault="00CB6907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B817B2F" wp14:editId="6A82B075">
              <wp:simplePos x="0" y="0"/>
              <wp:positionH relativeFrom="column">
                <wp:posOffset>-522605</wp:posOffset>
              </wp:positionH>
              <wp:positionV relativeFrom="paragraph">
                <wp:posOffset>7196455</wp:posOffset>
              </wp:positionV>
              <wp:extent cx="553085" cy="3283585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CB6907" w:rsidRPr="00AF6FB5" w14:paraId="1E11F1D5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5CE2FDA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220E6A55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CB6907" w:rsidRPr="00AF6FB5" w14:paraId="5FC8DDF5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1773FA3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46D12017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CB6907" w:rsidRPr="00AF6FB5" w14:paraId="4033620D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7F7E469" w14:textId="77777777" w:rsidR="00CB6907" w:rsidRPr="00AF6FB5" w:rsidRDefault="00CB690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3C0252E8" w14:textId="77777777" w:rsidR="00CB6907" w:rsidRPr="00AF6FB5" w:rsidRDefault="00CB690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0E45696A" w14:textId="77777777" w:rsidR="00CB6907" w:rsidRDefault="00CB6907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17B2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-41.15pt;margin-top:566.65pt;width:43.55pt;height:25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CB6907" w:rsidRPr="00AF6FB5" w14:paraId="1E11F1D5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5CE2FDA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220E6A55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B6907" w:rsidRPr="00AF6FB5" w14:paraId="5FC8DDF5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1773FA3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46D12017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CB6907" w:rsidRPr="00AF6FB5" w14:paraId="4033620D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7F7E469" w14:textId="77777777" w:rsidR="00CB6907" w:rsidRPr="00AF6FB5" w:rsidRDefault="00CB690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3C0252E8" w14:textId="77777777" w:rsidR="00CB6907" w:rsidRPr="00AF6FB5" w:rsidRDefault="00CB690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0E45696A" w14:textId="77777777" w:rsidR="00CB6907" w:rsidRDefault="00CB6907" w:rsidP="00CB1828"/>
                </w:txbxContent>
              </v:textbox>
            </v:shape>
          </w:pict>
        </mc:Fallback>
      </mc:AlternateContent>
    </w:r>
  </w:p>
  <w:p w14:paraId="3A288384" w14:textId="77777777" w:rsidR="00CB6907" w:rsidRPr="00F923C0" w:rsidRDefault="00CB6907">
    <w:pPr>
      <w:pStyle w:val="a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99563633">
    <w:abstractNumId w:val="3"/>
  </w:num>
  <w:num w:numId="2" w16cid:durableId="1051922055">
    <w:abstractNumId w:val="9"/>
  </w:num>
  <w:num w:numId="3" w16cid:durableId="1515068359">
    <w:abstractNumId w:val="2"/>
  </w:num>
  <w:num w:numId="4" w16cid:durableId="1316883270">
    <w:abstractNumId w:val="0"/>
  </w:num>
  <w:num w:numId="5" w16cid:durableId="769861846">
    <w:abstractNumId w:val="1"/>
  </w:num>
  <w:num w:numId="6" w16cid:durableId="318769568">
    <w:abstractNumId w:val="7"/>
  </w:num>
  <w:num w:numId="7" w16cid:durableId="1312715427">
    <w:abstractNumId w:val="7"/>
  </w:num>
  <w:num w:numId="8" w16cid:durableId="352346953">
    <w:abstractNumId w:val="7"/>
  </w:num>
  <w:num w:numId="9" w16cid:durableId="809833198">
    <w:abstractNumId w:val="8"/>
  </w:num>
  <w:num w:numId="10" w16cid:durableId="433017376">
    <w:abstractNumId w:val="8"/>
  </w:num>
  <w:num w:numId="11" w16cid:durableId="15431888">
    <w:abstractNumId w:val="8"/>
  </w:num>
  <w:num w:numId="12" w16cid:durableId="1348828283">
    <w:abstractNumId w:val="8"/>
  </w:num>
  <w:num w:numId="13" w16cid:durableId="1051885083">
    <w:abstractNumId w:val="7"/>
  </w:num>
  <w:num w:numId="14" w16cid:durableId="2044859515">
    <w:abstractNumId w:val="8"/>
  </w:num>
  <w:num w:numId="15" w16cid:durableId="2125538404">
    <w:abstractNumId w:val="8"/>
  </w:num>
  <w:num w:numId="16" w16cid:durableId="1536120860">
    <w:abstractNumId w:val="8"/>
  </w:num>
  <w:num w:numId="17" w16cid:durableId="1456753023">
    <w:abstractNumId w:val="6"/>
  </w:num>
  <w:num w:numId="18" w16cid:durableId="276455018">
    <w:abstractNumId w:val="7"/>
  </w:num>
  <w:num w:numId="19" w16cid:durableId="887254932">
    <w:abstractNumId w:val="6"/>
  </w:num>
  <w:num w:numId="20" w16cid:durableId="1492598705">
    <w:abstractNumId w:val="6"/>
  </w:num>
  <w:num w:numId="21" w16cid:durableId="480973054">
    <w:abstractNumId w:val="5"/>
  </w:num>
  <w:num w:numId="22" w16cid:durableId="2064981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FB3"/>
    <w:rsid w:val="00000392"/>
    <w:rsid w:val="00000C5E"/>
    <w:rsid w:val="00002FB3"/>
    <w:rsid w:val="00003AA8"/>
    <w:rsid w:val="00004D95"/>
    <w:rsid w:val="00005D20"/>
    <w:rsid w:val="000060EB"/>
    <w:rsid w:val="00011304"/>
    <w:rsid w:val="00011773"/>
    <w:rsid w:val="00011CD0"/>
    <w:rsid w:val="000143E0"/>
    <w:rsid w:val="00016A04"/>
    <w:rsid w:val="00016F8C"/>
    <w:rsid w:val="0002050F"/>
    <w:rsid w:val="00023CE5"/>
    <w:rsid w:val="0002499E"/>
    <w:rsid w:val="00025D64"/>
    <w:rsid w:val="0002697D"/>
    <w:rsid w:val="00026F0A"/>
    <w:rsid w:val="00030436"/>
    <w:rsid w:val="00031BF0"/>
    <w:rsid w:val="00070438"/>
    <w:rsid w:val="00073713"/>
    <w:rsid w:val="00076224"/>
    <w:rsid w:val="00076B10"/>
    <w:rsid w:val="00077604"/>
    <w:rsid w:val="00080855"/>
    <w:rsid w:val="0008102B"/>
    <w:rsid w:val="0008156A"/>
    <w:rsid w:val="00082483"/>
    <w:rsid w:val="00082DBB"/>
    <w:rsid w:val="00090EA2"/>
    <w:rsid w:val="0009335F"/>
    <w:rsid w:val="00095453"/>
    <w:rsid w:val="000A199B"/>
    <w:rsid w:val="000A2FC5"/>
    <w:rsid w:val="000A38E6"/>
    <w:rsid w:val="000B2505"/>
    <w:rsid w:val="000B7605"/>
    <w:rsid w:val="000C3B01"/>
    <w:rsid w:val="000C4EB5"/>
    <w:rsid w:val="000D2A0E"/>
    <w:rsid w:val="000D356F"/>
    <w:rsid w:val="000D3C75"/>
    <w:rsid w:val="000E048D"/>
    <w:rsid w:val="000E1367"/>
    <w:rsid w:val="000F2E00"/>
    <w:rsid w:val="000F448F"/>
    <w:rsid w:val="00101FBC"/>
    <w:rsid w:val="00102528"/>
    <w:rsid w:val="001041FF"/>
    <w:rsid w:val="00110A26"/>
    <w:rsid w:val="0011154C"/>
    <w:rsid w:val="00116A3E"/>
    <w:rsid w:val="001257BC"/>
    <w:rsid w:val="00126885"/>
    <w:rsid w:val="00130FE9"/>
    <w:rsid w:val="0013358C"/>
    <w:rsid w:val="0013794E"/>
    <w:rsid w:val="00151474"/>
    <w:rsid w:val="00151D9B"/>
    <w:rsid w:val="00154ABD"/>
    <w:rsid w:val="00163CC6"/>
    <w:rsid w:val="00164CF0"/>
    <w:rsid w:val="00165414"/>
    <w:rsid w:val="00174658"/>
    <w:rsid w:val="00180EF2"/>
    <w:rsid w:val="001854BD"/>
    <w:rsid w:val="0018658F"/>
    <w:rsid w:val="001908CB"/>
    <w:rsid w:val="001A5B6F"/>
    <w:rsid w:val="001A7000"/>
    <w:rsid w:val="001B1E0D"/>
    <w:rsid w:val="001B7B09"/>
    <w:rsid w:val="001D0625"/>
    <w:rsid w:val="001D06C4"/>
    <w:rsid w:val="001D2FF6"/>
    <w:rsid w:val="001D3D2C"/>
    <w:rsid w:val="001E4AD8"/>
    <w:rsid w:val="001E6EE8"/>
    <w:rsid w:val="002005C5"/>
    <w:rsid w:val="00202D08"/>
    <w:rsid w:val="002030DB"/>
    <w:rsid w:val="002055B3"/>
    <w:rsid w:val="00211847"/>
    <w:rsid w:val="00215903"/>
    <w:rsid w:val="002216CD"/>
    <w:rsid w:val="00225B75"/>
    <w:rsid w:val="0023138D"/>
    <w:rsid w:val="00233D3B"/>
    <w:rsid w:val="0023407B"/>
    <w:rsid w:val="00244F45"/>
    <w:rsid w:val="00252A21"/>
    <w:rsid w:val="00260A6F"/>
    <w:rsid w:val="002619A3"/>
    <w:rsid w:val="00261A16"/>
    <w:rsid w:val="002631C7"/>
    <w:rsid w:val="0026420A"/>
    <w:rsid w:val="002734FB"/>
    <w:rsid w:val="00280256"/>
    <w:rsid w:val="00280D2F"/>
    <w:rsid w:val="00282905"/>
    <w:rsid w:val="0028708B"/>
    <w:rsid w:val="0029589D"/>
    <w:rsid w:val="002A1541"/>
    <w:rsid w:val="002A1FF9"/>
    <w:rsid w:val="002A268D"/>
    <w:rsid w:val="002A3890"/>
    <w:rsid w:val="002A5296"/>
    <w:rsid w:val="002A60D5"/>
    <w:rsid w:val="002A61A5"/>
    <w:rsid w:val="002B2E3F"/>
    <w:rsid w:val="002B6C21"/>
    <w:rsid w:val="002B7646"/>
    <w:rsid w:val="002C1C07"/>
    <w:rsid w:val="002C5002"/>
    <w:rsid w:val="002C6FB0"/>
    <w:rsid w:val="002E41BA"/>
    <w:rsid w:val="002F0C06"/>
    <w:rsid w:val="002F1368"/>
    <w:rsid w:val="003010BE"/>
    <w:rsid w:val="00305161"/>
    <w:rsid w:val="00310D98"/>
    <w:rsid w:val="0031459B"/>
    <w:rsid w:val="003175E9"/>
    <w:rsid w:val="00320AFB"/>
    <w:rsid w:val="003267C0"/>
    <w:rsid w:val="00327E2C"/>
    <w:rsid w:val="0033092E"/>
    <w:rsid w:val="0033522C"/>
    <w:rsid w:val="00336D79"/>
    <w:rsid w:val="0034066B"/>
    <w:rsid w:val="00343D2D"/>
    <w:rsid w:val="00353947"/>
    <w:rsid w:val="00353955"/>
    <w:rsid w:val="003550A7"/>
    <w:rsid w:val="0036138E"/>
    <w:rsid w:val="0036190F"/>
    <w:rsid w:val="00363DC8"/>
    <w:rsid w:val="00364547"/>
    <w:rsid w:val="00365DE9"/>
    <w:rsid w:val="0037103A"/>
    <w:rsid w:val="00373ABB"/>
    <w:rsid w:val="003741EC"/>
    <w:rsid w:val="00377283"/>
    <w:rsid w:val="00381091"/>
    <w:rsid w:val="003816F1"/>
    <w:rsid w:val="00381A82"/>
    <w:rsid w:val="003905C8"/>
    <w:rsid w:val="0039127D"/>
    <w:rsid w:val="00394C45"/>
    <w:rsid w:val="003A0459"/>
    <w:rsid w:val="003A45B7"/>
    <w:rsid w:val="003A4717"/>
    <w:rsid w:val="003A4C6F"/>
    <w:rsid w:val="003A6599"/>
    <w:rsid w:val="003A6779"/>
    <w:rsid w:val="003B1735"/>
    <w:rsid w:val="003B1917"/>
    <w:rsid w:val="003B3A79"/>
    <w:rsid w:val="003B781D"/>
    <w:rsid w:val="003C0E9B"/>
    <w:rsid w:val="003C2BDA"/>
    <w:rsid w:val="003D2190"/>
    <w:rsid w:val="003D39D7"/>
    <w:rsid w:val="003F0834"/>
    <w:rsid w:val="003F1419"/>
    <w:rsid w:val="003F6A8F"/>
    <w:rsid w:val="003F6BD4"/>
    <w:rsid w:val="0040016C"/>
    <w:rsid w:val="004023CC"/>
    <w:rsid w:val="004047CA"/>
    <w:rsid w:val="00412009"/>
    <w:rsid w:val="004147C1"/>
    <w:rsid w:val="004162C6"/>
    <w:rsid w:val="0042185C"/>
    <w:rsid w:val="004276DE"/>
    <w:rsid w:val="0043067E"/>
    <w:rsid w:val="004329C0"/>
    <w:rsid w:val="00444EE0"/>
    <w:rsid w:val="0044568A"/>
    <w:rsid w:val="00445C40"/>
    <w:rsid w:val="004560F6"/>
    <w:rsid w:val="00461280"/>
    <w:rsid w:val="004657F1"/>
    <w:rsid w:val="0046727E"/>
    <w:rsid w:val="00470011"/>
    <w:rsid w:val="0048079E"/>
    <w:rsid w:val="004875CE"/>
    <w:rsid w:val="00490246"/>
    <w:rsid w:val="004930C3"/>
    <w:rsid w:val="00493609"/>
    <w:rsid w:val="00496058"/>
    <w:rsid w:val="004A0056"/>
    <w:rsid w:val="004A2096"/>
    <w:rsid w:val="004A3171"/>
    <w:rsid w:val="004A4A3A"/>
    <w:rsid w:val="004A4D0E"/>
    <w:rsid w:val="004B10BE"/>
    <w:rsid w:val="004B1436"/>
    <w:rsid w:val="004B65C3"/>
    <w:rsid w:val="004C1BC5"/>
    <w:rsid w:val="004C3B29"/>
    <w:rsid w:val="004C40D2"/>
    <w:rsid w:val="004D32C1"/>
    <w:rsid w:val="004E3B89"/>
    <w:rsid w:val="004E59D0"/>
    <w:rsid w:val="004E7801"/>
    <w:rsid w:val="004F0BDA"/>
    <w:rsid w:val="004F3BDB"/>
    <w:rsid w:val="004F41D2"/>
    <w:rsid w:val="00511DCC"/>
    <w:rsid w:val="005202D4"/>
    <w:rsid w:val="00522367"/>
    <w:rsid w:val="00527449"/>
    <w:rsid w:val="00530E8E"/>
    <w:rsid w:val="00533E87"/>
    <w:rsid w:val="0053682D"/>
    <w:rsid w:val="00540631"/>
    <w:rsid w:val="00544A81"/>
    <w:rsid w:val="0054743E"/>
    <w:rsid w:val="00556358"/>
    <w:rsid w:val="00561322"/>
    <w:rsid w:val="005617AC"/>
    <w:rsid w:val="00570F78"/>
    <w:rsid w:val="0057351A"/>
    <w:rsid w:val="00574B61"/>
    <w:rsid w:val="00575C91"/>
    <w:rsid w:val="005765FC"/>
    <w:rsid w:val="00591254"/>
    <w:rsid w:val="00591BB8"/>
    <w:rsid w:val="005B1E56"/>
    <w:rsid w:val="005B6C72"/>
    <w:rsid w:val="005B71BB"/>
    <w:rsid w:val="005C34D4"/>
    <w:rsid w:val="005C3F87"/>
    <w:rsid w:val="005D2C33"/>
    <w:rsid w:val="005E09F3"/>
    <w:rsid w:val="005E3CA5"/>
    <w:rsid w:val="005E7719"/>
    <w:rsid w:val="005F1C7B"/>
    <w:rsid w:val="005F5B0A"/>
    <w:rsid w:val="005F6394"/>
    <w:rsid w:val="006010E2"/>
    <w:rsid w:val="00601A38"/>
    <w:rsid w:val="0060517A"/>
    <w:rsid w:val="00610DAC"/>
    <w:rsid w:val="00614D7C"/>
    <w:rsid w:val="0061585B"/>
    <w:rsid w:val="00616764"/>
    <w:rsid w:val="00622EAA"/>
    <w:rsid w:val="006268F4"/>
    <w:rsid w:val="00626D8F"/>
    <w:rsid w:val="006326A0"/>
    <w:rsid w:val="006346D9"/>
    <w:rsid w:val="00637244"/>
    <w:rsid w:val="0064028A"/>
    <w:rsid w:val="00641150"/>
    <w:rsid w:val="00643D0A"/>
    <w:rsid w:val="00647467"/>
    <w:rsid w:val="00647E64"/>
    <w:rsid w:val="00653496"/>
    <w:rsid w:val="00655EDC"/>
    <w:rsid w:val="00656934"/>
    <w:rsid w:val="00660837"/>
    <w:rsid w:val="00670264"/>
    <w:rsid w:val="0067259D"/>
    <w:rsid w:val="006751E7"/>
    <w:rsid w:val="0068003B"/>
    <w:rsid w:val="00681E89"/>
    <w:rsid w:val="00683222"/>
    <w:rsid w:val="006936EE"/>
    <w:rsid w:val="006942B7"/>
    <w:rsid w:val="006A2142"/>
    <w:rsid w:val="006A6499"/>
    <w:rsid w:val="006B01D1"/>
    <w:rsid w:val="006B774B"/>
    <w:rsid w:val="006B783E"/>
    <w:rsid w:val="006C2347"/>
    <w:rsid w:val="006C3541"/>
    <w:rsid w:val="006C3724"/>
    <w:rsid w:val="006C44D7"/>
    <w:rsid w:val="006D28EF"/>
    <w:rsid w:val="006D50EC"/>
    <w:rsid w:val="006D5DE6"/>
    <w:rsid w:val="006E120D"/>
    <w:rsid w:val="006E1FFC"/>
    <w:rsid w:val="006E48C4"/>
    <w:rsid w:val="006E650D"/>
    <w:rsid w:val="006E7437"/>
    <w:rsid w:val="00701495"/>
    <w:rsid w:val="0070219F"/>
    <w:rsid w:val="00706AF9"/>
    <w:rsid w:val="00706FF5"/>
    <w:rsid w:val="00715635"/>
    <w:rsid w:val="007172BC"/>
    <w:rsid w:val="007172C2"/>
    <w:rsid w:val="00717BBF"/>
    <w:rsid w:val="00721B55"/>
    <w:rsid w:val="00721EF7"/>
    <w:rsid w:val="007229B3"/>
    <w:rsid w:val="00722EAD"/>
    <w:rsid w:val="00724702"/>
    <w:rsid w:val="0073797B"/>
    <w:rsid w:val="00740286"/>
    <w:rsid w:val="00743295"/>
    <w:rsid w:val="007432F1"/>
    <w:rsid w:val="0074429B"/>
    <w:rsid w:val="007442D0"/>
    <w:rsid w:val="007469DF"/>
    <w:rsid w:val="00751995"/>
    <w:rsid w:val="007526B9"/>
    <w:rsid w:val="00752D9D"/>
    <w:rsid w:val="007546E9"/>
    <w:rsid w:val="0076426F"/>
    <w:rsid w:val="007670CC"/>
    <w:rsid w:val="00770422"/>
    <w:rsid w:val="00772C85"/>
    <w:rsid w:val="00781E5E"/>
    <w:rsid w:val="00781E64"/>
    <w:rsid w:val="00783142"/>
    <w:rsid w:val="00786DDB"/>
    <w:rsid w:val="00787607"/>
    <w:rsid w:val="007879DB"/>
    <w:rsid w:val="00787A8E"/>
    <w:rsid w:val="00796B6B"/>
    <w:rsid w:val="007A1B59"/>
    <w:rsid w:val="007B1BAC"/>
    <w:rsid w:val="007B497A"/>
    <w:rsid w:val="007B620F"/>
    <w:rsid w:val="007C3ACE"/>
    <w:rsid w:val="007C6992"/>
    <w:rsid w:val="007D0218"/>
    <w:rsid w:val="007D4961"/>
    <w:rsid w:val="007E0DD9"/>
    <w:rsid w:val="007E46BA"/>
    <w:rsid w:val="007E4ADC"/>
    <w:rsid w:val="007E7AF3"/>
    <w:rsid w:val="007F2A3C"/>
    <w:rsid w:val="00800AE8"/>
    <w:rsid w:val="00802A5A"/>
    <w:rsid w:val="0080427C"/>
    <w:rsid w:val="00813409"/>
    <w:rsid w:val="00822E10"/>
    <w:rsid w:val="0082443F"/>
    <w:rsid w:val="008324E4"/>
    <w:rsid w:val="00833BC2"/>
    <w:rsid w:val="00833EAD"/>
    <w:rsid w:val="00834E57"/>
    <w:rsid w:val="008422DF"/>
    <w:rsid w:val="0084447E"/>
    <w:rsid w:val="00844AEE"/>
    <w:rsid w:val="00852347"/>
    <w:rsid w:val="00857023"/>
    <w:rsid w:val="00857424"/>
    <w:rsid w:val="008579B1"/>
    <w:rsid w:val="00863360"/>
    <w:rsid w:val="00863B55"/>
    <w:rsid w:val="00864965"/>
    <w:rsid w:val="00873A4E"/>
    <w:rsid w:val="00874019"/>
    <w:rsid w:val="0087776F"/>
    <w:rsid w:val="00881CFE"/>
    <w:rsid w:val="00882864"/>
    <w:rsid w:val="00883D4A"/>
    <w:rsid w:val="008847E7"/>
    <w:rsid w:val="00885C08"/>
    <w:rsid w:val="008918FF"/>
    <w:rsid w:val="008A4B38"/>
    <w:rsid w:val="008A5EB4"/>
    <w:rsid w:val="008B0EEC"/>
    <w:rsid w:val="008B1A32"/>
    <w:rsid w:val="008B6161"/>
    <w:rsid w:val="008B7C6F"/>
    <w:rsid w:val="008C01DD"/>
    <w:rsid w:val="008C0487"/>
    <w:rsid w:val="008C1B9A"/>
    <w:rsid w:val="008C2A63"/>
    <w:rsid w:val="008C4DFA"/>
    <w:rsid w:val="008C678A"/>
    <w:rsid w:val="008E2699"/>
    <w:rsid w:val="008E44F0"/>
    <w:rsid w:val="008F3D38"/>
    <w:rsid w:val="00902FF1"/>
    <w:rsid w:val="00904908"/>
    <w:rsid w:val="0090514F"/>
    <w:rsid w:val="00911CDB"/>
    <w:rsid w:val="00911D4A"/>
    <w:rsid w:val="00916532"/>
    <w:rsid w:val="00921158"/>
    <w:rsid w:val="009211A4"/>
    <w:rsid w:val="00921E57"/>
    <w:rsid w:val="00935CA9"/>
    <w:rsid w:val="009379D8"/>
    <w:rsid w:val="0094295A"/>
    <w:rsid w:val="00942E43"/>
    <w:rsid w:val="00943C01"/>
    <w:rsid w:val="00945A72"/>
    <w:rsid w:val="00946D70"/>
    <w:rsid w:val="00952B70"/>
    <w:rsid w:val="0096307C"/>
    <w:rsid w:val="00967F8D"/>
    <w:rsid w:val="00977C19"/>
    <w:rsid w:val="0099719D"/>
    <w:rsid w:val="009A0070"/>
    <w:rsid w:val="009A134C"/>
    <w:rsid w:val="009B0FA9"/>
    <w:rsid w:val="009B3DE0"/>
    <w:rsid w:val="009B43FF"/>
    <w:rsid w:val="009B5488"/>
    <w:rsid w:val="009B79F6"/>
    <w:rsid w:val="009C1655"/>
    <w:rsid w:val="009D25C5"/>
    <w:rsid w:val="009D73C4"/>
    <w:rsid w:val="009E170E"/>
    <w:rsid w:val="009E3C7C"/>
    <w:rsid w:val="009E7505"/>
    <w:rsid w:val="009F106B"/>
    <w:rsid w:val="009F3AB0"/>
    <w:rsid w:val="00A0624A"/>
    <w:rsid w:val="00A135FC"/>
    <w:rsid w:val="00A13682"/>
    <w:rsid w:val="00A16CBC"/>
    <w:rsid w:val="00A23896"/>
    <w:rsid w:val="00A26B7C"/>
    <w:rsid w:val="00A347F5"/>
    <w:rsid w:val="00A37829"/>
    <w:rsid w:val="00A410C4"/>
    <w:rsid w:val="00A4164F"/>
    <w:rsid w:val="00A41C98"/>
    <w:rsid w:val="00A44C48"/>
    <w:rsid w:val="00A4704F"/>
    <w:rsid w:val="00A53563"/>
    <w:rsid w:val="00A55FC8"/>
    <w:rsid w:val="00A56E7A"/>
    <w:rsid w:val="00A600E6"/>
    <w:rsid w:val="00A624F6"/>
    <w:rsid w:val="00A67833"/>
    <w:rsid w:val="00A763EA"/>
    <w:rsid w:val="00A80189"/>
    <w:rsid w:val="00A804B9"/>
    <w:rsid w:val="00A80A09"/>
    <w:rsid w:val="00A811B3"/>
    <w:rsid w:val="00A83844"/>
    <w:rsid w:val="00A842B4"/>
    <w:rsid w:val="00A9201F"/>
    <w:rsid w:val="00A93744"/>
    <w:rsid w:val="00AA0630"/>
    <w:rsid w:val="00AA0BAF"/>
    <w:rsid w:val="00AA1AA3"/>
    <w:rsid w:val="00AB2166"/>
    <w:rsid w:val="00AB25E8"/>
    <w:rsid w:val="00AB3C5B"/>
    <w:rsid w:val="00AC3C14"/>
    <w:rsid w:val="00AC6218"/>
    <w:rsid w:val="00AC6372"/>
    <w:rsid w:val="00AC7D69"/>
    <w:rsid w:val="00AE0E5F"/>
    <w:rsid w:val="00AE4397"/>
    <w:rsid w:val="00AE4E74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4144"/>
    <w:rsid w:val="00B21768"/>
    <w:rsid w:val="00B22579"/>
    <w:rsid w:val="00B22B6D"/>
    <w:rsid w:val="00B258C7"/>
    <w:rsid w:val="00B262D7"/>
    <w:rsid w:val="00B300AF"/>
    <w:rsid w:val="00B3221B"/>
    <w:rsid w:val="00B34D35"/>
    <w:rsid w:val="00B365B6"/>
    <w:rsid w:val="00B43DEA"/>
    <w:rsid w:val="00B47D31"/>
    <w:rsid w:val="00B50B38"/>
    <w:rsid w:val="00B5180D"/>
    <w:rsid w:val="00B51A4F"/>
    <w:rsid w:val="00B54DDC"/>
    <w:rsid w:val="00B577BD"/>
    <w:rsid w:val="00B61C8F"/>
    <w:rsid w:val="00B63705"/>
    <w:rsid w:val="00B65F64"/>
    <w:rsid w:val="00B6697B"/>
    <w:rsid w:val="00B67321"/>
    <w:rsid w:val="00B73228"/>
    <w:rsid w:val="00B732B8"/>
    <w:rsid w:val="00B83986"/>
    <w:rsid w:val="00B85BEC"/>
    <w:rsid w:val="00B8712A"/>
    <w:rsid w:val="00B91165"/>
    <w:rsid w:val="00B92A65"/>
    <w:rsid w:val="00B97EEB"/>
    <w:rsid w:val="00BA1466"/>
    <w:rsid w:val="00BA18DA"/>
    <w:rsid w:val="00BA3380"/>
    <w:rsid w:val="00BA37BC"/>
    <w:rsid w:val="00BA57CD"/>
    <w:rsid w:val="00BA5EA7"/>
    <w:rsid w:val="00BA6356"/>
    <w:rsid w:val="00BB05DA"/>
    <w:rsid w:val="00BB4C28"/>
    <w:rsid w:val="00BC0BBD"/>
    <w:rsid w:val="00BC0D14"/>
    <w:rsid w:val="00BC359F"/>
    <w:rsid w:val="00BC6A2D"/>
    <w:rsid w:val="00BD1825"/>
    <w:rsid w:val="00BD1DEF"/>
    <w:rsid w:val="00BD4378"/>
    <w:rsid w:val="00BD63B0"/>
    <w:rsid w:val="00BD6F7C"/>
    <w:rsid w:val="00BE09C7"/>
    <w:rsid w:val="00BE217E"/>
    <w:rsid w:val="00BE6FC6"/>
    <w:rsid w:val="00BF01FC"/>
    <w:rsid w:val="00BF1D63"/>
    <w:rsid w:val="00BF46DD"/>
    <w:rsid w:val="00C07401"/>
    <w:rsid w:val="00C079A0"/>
    <w:rsid w:val="00C07B01"/>
    <w:rsid w:val="00C341DE"/>
    <w:rsid w:val="00C3465E"/>
    <w:rsid w:val="00C35BBC"/>
    <w:rsid w:val="00C36247"/>
    <w:rsid w:val="00C41BDB"/>
    <w:rsid w:val="00C42E01"/>
    <w:rsid w:val="00C44506"/>
    <w:rsid w:val="00C45816"/>
    <w:rsid w:val="00C4736D"/>
    <w:rsid w:val="00C47938"/>
    <w:rsid w:val="00C535D2"/>
    <w:rsid w:val="00C62ADD"/>
    <w:rsid w:val="00C65A48"/>
    <w:rsid w:val="00C6633D"/>
    <w:rsid w:val="00C66BF2"/>
    <w:rsid w:val="00C70043"/>
    <w:rsid w:val="00C75050"/>
    <w:rsid w:val="00C803AB"/>
    <w:rsid w:val="00C83102"/>
    <w:rsid w:val="00C86B3F"/>
    <w:rsid w:val="00C95597"/>
    <w:rsid w:val="00C95605"/>
    <w:rsid w:val="00C95925"/>
    <w:rsid w:val="00CA470F"/>
    <w:rsid w:val="00CB085B"/>
    <w:rsid w:val="00CB1376"/>
    <w:rsid w:val="00CB1828"/>
    <w:rsid w:val="00CB19BF"/>
    <w:rsid w:val="00CB2815"/>
    <w:rsid w:val="00CB6907"/>
    <w:rsid w:val="00CB6DDA"/>
    <w:rsid w:val="00CC2A7C"/>
    <w:rsid w:val="00CE4CA6"/>
    <w:rsid w:val="00CE4CAA"/>
    <w:rsid w:val="00CF0A9E"/>
    <w:rsid w:val="00CF3F3B"/>
    <w:rsid w:val="00CF5480"/>
    <w:rsid w:val="00CF5749"/>
    <w:rsid w:val="00CF6154"/>
    <w:rsid w:val="00D0340F"/>
    <w:rsid w:val="00D05934"/>
    <w:rsid w:val="00D14F36"/>
    <w:rsid w:val="00D177B7"/>
    <w:rsid w:val="00D235ED"/>
    <w:rsid w:val="00D252BD"/>
    <w:rsid w:val="00D255E8"/>
    <w:rsid w:val="00D26B20"/>
    <w:rsid w:val="00D27134"/>
    <w:rsid w:val="00D317A3"/>
    <w:rsid w:val="00D32D87"/>
    <w:rsid w:val="00D34482"/>
    <w:rsid w:val="00D3586B"/>
    <w:rsid w:val="00D406CC"/>
    <w:rsid w:val="00D41AA7"/>
    <w:rsid w:val="00D50037"/>
    <w:rsid w:val="00D54788"/>
    <w:rsid w:val="00D57BB0"/>
    <w:rsid w:val="00D65F9A"/>
    <w:rsid w:val="00D67D9B"/>
    <w:rsid w:val="00D713EF"/>
    <w:rsid w:val="00D7321E"/>
    <w:rsid w:val="00D74C7C"/>
    <w:rsid w:val="00D76493"/>
    <w:rsid w:val="00D764E0"/>
    <w:rsid w:val="00D77C40"/>
    <w:rsid w:val="00D833CF"/>
    <w:rsid w:val="00D8343C"/>
    <w:rsid w:val="00D836FB"/>
    <w:rsid w:val="00D8542E"/>
    <w:rsid w:val="00D86A4B"/>
    <w:rsid w:val="00D91D30"/>
    <w:rsid w:val="00D94688"/>
    <w:rsid w:val="00DA0651"/>
    <w:rsid w:val="00DA410E"/>
    <w:rsid w:val="00DA6290"/>
    <w:rsid w:val="00DA70AA"/>
    <w:rsid w:val="00DB7814"/>
    <w:rsid w:val="00DC0C9F"/>
    <w:rsid w:val="00DC1D9E"/>
    <w:rsid w:val="00DC2F71"/>
    <w:rsid w:val="00DC352B"/>
    <w:rsid w:val="00DD6B02"/>
    <w:rsid w:val="00DE52C4"/>
    <w:rsid w:val="00DF0774"/>
    <w:rsid w:val="00DF5784"/>
    <w:rsid w:val="00E04BE9"/>
    <w:rsid w:val="00E05F36"/>
    <w:rsid w:val="00E05F9A"/>
    <w:rsid w:val="00E07097"/>
    <w:rsid w:val="00E07C47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55CF"/>
    <w:rsid w:val="00E37029"/>
    <w:rsid w:val="00E43BB4"/>
    <w:rsid w:val="00E44590"/>
    <w:rsid w:val="00E45C55"/>
    <w:rsid w:val="00E5032B"/>
    <w:rsid w:val="00E533DA"/>
    <w:rsid w:val="00E545FF"/>
    <w:rsid w:val="00E56AE1"/>
    <w:rsid w:val="00E56FA6"/>
    <w:rsid w:val="00E577D9"/>
    <w:rsid w:val="00E632AD"/>
    <w:rsid w:val="00E649BE"/>
    <w:rsid w:val="00E65933"/>
    <w:rsid w:val="00E678A3"/>
    <w:rsid w:val="00E71A4E"/>
    <w:rsid w:val="00E76675"/>
    <w:rsid w:val="00E8164E"/>
    <w:rsid w:val="00E82C27"/>
    <w:rsid w:val="00E87588"/>
    <w:rsid w:val="00E9225A"/>
    <w:rsid w:val="00E931E7"/>
    <w:rsid w:val="00E947CD"/>
    <w:rsid w:val="00E94B24"/>
    <w:rsid w:val="00E964A1"/>
    <w:rsid w:val="00EA4F01"/>
    <w:rsid w:val="00EA65CB"/>
    <w:rsid w:val="00EB3CFA"/>
    <w:rsid w:val="00EC03F5"/>
    <w:rsid w:val="00EC0CF6"/>
    <w:rsid w:val="00EC0FDE"/>
    <w:rsid w:val="00ED2C5C"/>
    <w:rsid w:val="00EE04F5"/>
    <w:rsid w:val="00EE0A65"/>
    <w:rsid w:val="00EE1E6C"/>
    <w:rsid w:val="00EE28E7"/>
    <w:rsid w:val="00EF2B21"/>
    <w:rsid w:val="00EF5395"/>
    <w:rsid w:val="00F05AD2"/>
    <w:rsid w:val="00F10784"/>
    <w:rsid w:val="00F15A39"/>
    <w:rsid w:val="00F16383"/>
    <w:rsid w:val="00F17190"/>
    <w:rsid w:val="00F22508"/>
    <w:rsid w:val="00F22988"/>
    <w:rsid w:val="00F23CE7"/>
    <w:rsid w:val="00F2737F"/>
    <w:rsid w:val="00F27659"/>
    <w:rsid w:val="00F27C4D"/>
    <w:rsid w:val="00F30D3A"/>
    <w:rsid w:val="00F43E67"/>
    <w:rsid w:val="00F513E5"/>
    <w:rsid w:val="00F51F29"/>
    <w:rsid w:val="00F53BD7"/>
    <w:rsid w:val="00F57647"/>
    <w:rsid w:val="00F63F31"/>
    <w:rsid w:val="00F643D9"/>
    <w:rsid w:val="00F72337"/>
    <w:rsid w:val="00F72ED9"/>
    <w:rsid w:val="00F748C2"/>
    <w:rsid w:val="00F76181"/>
    <w:rsid w:val="00F801F8"/>
    <w:rsid w:val="00F83935"/>
    <w:rsid w:val="00F923C0"/>
    <w:rsid w:val="00F92FAD"/>
    <w:rsid w:val="00FA40B3"/>
    <w:rsid w:val="00FA4703"/>
    <w:rsid w:val="00FB0190"/>
    <w:rsid w:val="00FB0BA0"/>
    <w:rsid w:val="00FB2475"/>
    <w:rsid w:val="00FB34A2"/>
    <w:rsid w:val="00FB4324"/>
    <w:rsid w:val="00FB7747"/>
    <w:rsid w:val="00FC5114"/>
    <w:rsid w:val="00FD0C22"/>
    <w:rsid w:val="00FD2E05"/>
    <w:rsid w:val="00FD5339"/>
    <w:rsid w:val="00FE3515"/>
    <w:rsid w:val="00FE4379"/>
    <w:rsid w:val="00FE4884"/>
    <w:rsid w:val="00FE4BF7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0F26F"/>
  <w15:docId w15:val="{05D7BFB1-8F74-4FB6-A713-11E62913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before="60" w:afterLines="60" w:after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10">
    <w:name w:val="Название1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c">
    <w:name w:val="Table Grid"/>
    <w:basedOn w:val="a4"/>
    <w:rsid w:val="00921E57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before="0" w:afterLines="0" w:after="0"/>
      <w:ind w:left="454" w:hanging="454"/>
      <w:jc w:val="center"/>
    </w:pPr>
    <w:rPr>
      <w:sz w:val="20"/>
      <w:szCs w:val="20"/>
    </w:rPr>
  </w:style>
  <w:style w:type="paragraph" w:styleId="ad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e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">
    <w:name w:val="page number"/>
    <w:basedOn w:val="a3"/>
    <w:rsid w:val="00655EDC"/>
  </w:style>
  <w:style w:type="paragraph" w:styleId="11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0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1">
    <w:name w:val="Hyperlink"/>
    <w:rsid w:val="00B300AF"/>
    <w:rPr>
      <w:color w:val="0000FF"/>
      <w:u w:val="single"/>
    </w:rPr>
  </w:style>
  <w:style w:type="paragraph" w:styleId="af2">
    <w:name w:val="Balloon Text"/>
    <w:basedOn w:val="a1"/>
    <w:semiHidden/>
    <w:rsid w:val="00F23CE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3"/>
    <w:rsid w:val="00DF0774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character" w:styleId="af3">
    <w:name w:val="annotation reference"/>
    <w:basedOn w:val="a3"/>
    <w:uiPriority w:val="99"/>
    <w:unhideWhenUsed/>
    <w:qFormat/>
    <w:rsid w:val="00130FE9"/>
    <w:rPr>
      <w:sz w:val="16"/>
      <w:szCs w:val="16"/>
    </w:rPr>
  </w:style>
  <w:style w:type="paragraph" w:styleId="af4">
    <w:name w:val="annotation text"/>
    <w:basedOn w:val="a1"/>
    <w:link w:val="af5"/>
    <w:uiPriority w:val="99"/>
    <w:unhideWhenUsed/>
    <w:qFormat/>
    <w:rsid w:val="00130FE9"/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semiHidden/>
    <w:rsid w:val="00130FE9"/>
    <w:rPr>
      <w:rFonts w:ascii="Arial" w:hAnsi="Arial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30FE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30FE9"/>
    <w:rPr>
      <w:rFonts w:ascii="Arial" w:hAnsi="Arial"/>
      <w:b/>
      <w:bCs/>
    </w:rPr>
  </w:style>
  <w:style w:type="paragraph" w:customStyle="1" w:styleId="jss174">
    <w:name w:val="jss174"/>
    <w:basedOn w:val="a1"/>
    <w:rsid w:val="005C3F8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efault">
    <w:name w:val="Default"/>
    <w:rsid w:val="00365D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itet.su/catalog/cat5e_f_utp/parlan_f_utp_cat5e_zh_ng_a_frhf_4kh2kh0_52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0D3DB-7292-4533-98C4-41EF34F1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</Template>
  <TotalTime>1189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Рассохин Михаил Михаилович</cp:lastModifiedBy>
  <cp:revision>100</cp:revision>
  <cp:lastPrinted>2016-09-12T10:14:00Z</cp:lastPrinted>
  <dcterms:created xsi:type="dcterms:W3CDTF">2021-04-12T11:39:00Z</dcterms:created>
  <dcterms:modified xsi:type="dcterms:W3CDTF">2022-06-16T07:04:00Z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